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5B3C22" w14:textId="0E51FEB5" w:rsidR="009936C0" w:rsidRPr="005602D6" w:rsidRDefault="001B31F7" w:rsidP="009936C0">
      <w:r w:rsidRPr="005602D6">
        <w:rPr>
          <w:noProof/>
        </w:rPr>
        <w:drawing>
          <wp:anchor distT="0" distB="0" distL="114300" distR="114300" simplePos="0" relativeHeight="251669504" behindDoc="1" locked="0" layoutInCell="1" allowOverlap="1" wp14:anchorId="5CFD10B8" wp14:editId="3B561D8D">
            <wp:simplePos x="0" y="0"/>
            <wp:positionH relativeFrom="page">
              <wp:align>right</wp:align>
            </wp:positionH>
            <wp:positionV relativeFrom="paragraph">
              <wp:posOffset>-1530350</wp:posOffset>
            </wp:positionV>
            <wp:extent cx="7542953" cy="10677525"/>
            <wp:effectExtent l="0" t="0" r="127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1E9A87" w14:textId="77777777" w:rsidR="009936C0" w:rsidRPr="005602D6" w:rsidRDefault="009936C0" w:rsidP="009936C0">
      <w:r w:rsidRPr="005602D6">
        <w:rPr>
          <w:noProof/>
        </w:rPr>
        <mc:AlternateContent>
          <mc:Choice Requires="wps">
            <w:drawing>
              <wp:anchor distT="0" distB="0" distL="114300" distR="114300" simplePos="0" relativeHeight="251665408" behindDoc="0" locked="1" layoutInCell="1" allowOverlap="1" wp14:anchorId="0A502B00" wp14:editId="03B35A75">
                <wp:simplePos x="0" y="0"/>
                <wp:positionH relativeFrom="page">
                  <wp:posOffset>600075</wp:posOffset>
                </wp:positionH>
                <wp:positionV relativeFrom="page">
                  <wp:posOffset>5276850</wp:posOffset>
                </wp:positionV>
                <wp:extent cx="7048500" cy="2266950"/>
                <wp:effectExtent l="0" t="0" r="0" b="0"/>
                <wp:wrapNone/>
                <wp:docPr id="4" name="Tekstvak 4"/>
                <wp:cNvGraphicFramePr/>
                <a:graphic xmlns:a="http://schemas.openxmlformats.org/drawingml/2006/main">
                  <a:graphicData uri="http://schemas.microsoft.com/office/word/2010/wordprocessingShape">
                    <wps:wsp>
                      <wps:cNvSpPr txBox="1"/>
                      <wps:spPr>
                        <a:xfrm>
                          <a:off x="0" y="0"/>
                          <a:ext cx="7048500" cy="2266950"/>
                        </a:xfrm>
                        <a:prstGeom prst="rect">
                          <a:avLst/>
                        </a:prstGeom>
                        <a:noFill/>
                        <a:ln w="6350">
                          <a:noFill/>
                        </a:ln>
                      </wps:spPr>
                      <wps:txb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color w:val="FFFFFF" w:themeColor="background1"/>
                                <w:sz w:val="72"/>
                                <w:szCs w:val="72"/>
                              </w:rPr>
                              <w:t>TECHNISCHE</w:t>
                            </w:r>
                            <w:r>
                              <w:rPr>
                                <w:rFonts w:asciiTheme="majorHAnsi" w:hAnsiTheme="majorHAnsi"/>
                                <w:color w:val="FFFFFF" w:themeColor="background1"/>
                                <w:sz w:val="72"/>
                                <w:szCs w:val="72"/>
                              </w:rPr>
                              <w:t xml:space="preserve"> </w:t>
                            </w:r>
                            <w:r w:rsidRPr="009936C0">
                              <w:rPr>
                                <w:color w:val="FFFFFF" w:themeColor="background1"/>
                                <w:sz w:val="72"/>
                                <w:szCs w:val="72"/>
                              </w:rPr>
                              <w:t>WERKOMSCHRIJVINGEN</w:t>
                            </w:r>
                          </w:p>
                          <w:p w14:paraId="3A30749B" w14:textId="77777777" w:rsidR="009936C0" w:rsidRDefault="009936C0" w:rsidP="009936C0">
                            <w:pPr>
                              <w:ind w:left="-142"/>
                              <w:rPr>
                                <w:color w:val="FFFFFF" w:themeColor="background1"/>
                                <w:sz w:val="56"/>
                                <w:szCs w:val="56"/>
                              </w:rPr>
                            </w:pPr>
                            <w:r w:rsidRPr="009936C0">
                              <w:rPr>
                                <w:color w:val="FFFFFF" w:themeColor="background1"/>
                                <w:sz w:val="56"/>
                                <w:szCs w:val="56"/>
                              </w:rPr>
                              <w:t>Planmatig</w:t>
                            </w:r>
                            <w:r>
                              <w:rPr>
                                <w:rFonts w:asciiTheme="majorHAnsi" w:hAnsiTheme="majorHAnsi"/>
                                <w:color w:val="FFFFFF" w:themeColor="background1"/>
                                <w:sz w:val="56"/>
                                <w:szCs w:val="56"/>
                              </w:rPr>
                              <w:t xml:space="preserve"> </w:t>
                            </w:r>
                            <w:r w:rsidRPr="009936C0">
                              <w:rPr>
                                <w:color w:val="FFFFFF" w:themeColor="background1"/>
                                <w:sz w:val="56"/>
                                <w:szCs w:val="56"/>
                              </w:rPr>
                              <w:t>Onderhoud</w:t>
                            </w:r>
                          </w:p>
                          <w:p w14:paraId="618B4CDD" w14:textId="3B963B9C" w:rsidR="005602D6" w:rsidRPr="005F7A30" w:rsidRDefault="005602D6" w:rsidP="009936C0">
                            <w:pPr>
                              <w:ind w:left="-142"/>
                              <w:rPr>
                                <w:rFonts w:asciiTheme="majorHAnsi" w:hAnsiTheme="majorHAnsi"/>
                                <w:color w:val="FFFFFF" w:themeColor="background1"/>
                                <w:sz w:val="56"/>
                                <w:szCs w:val="56"/>
                              </w:rPr>
                            </w:pPr>
                            <w:r>
                              <w:rPr>
                                <w:color w:val="FFFFFF" w:themeColor="background1"/>
                                <w:sz w:val="56"/>
                                <w:szCs w:val="56"/>
                              </w:rPr>
                              <w:t>2026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02B00" id="_x0000_t202" coordsize="21600,21600" o:spt="202" path="m,l,21600r21600,l21600,xe">
                <v:stroke joinstyle="miter"/>
                <v:path gradientshapeok="t" o:connecttype="rect"/>
              </v:shapetype>
              <v:shape id="Tekstvak 4" o:spid="_x0000_s1026" type="#_x0000_t202" style="position:absolute;margin-left:47.25pt;margin-top:415.5pt;width:555pt;height:17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" filled="f" stroked="f" strokeweight=".5pt">
                <v:textbox>
                  <w:txbxContent>
                    <w:p w14:paraId="60BC7DBC" w14:textId="77777777" w:rsidR="009936C0" w:rsidRDefault="009936C0" w:rsidP="009936C0">
                      <w:pPr>
                        <w:ind w:left="-142"/>
                        <w:rPr>
                          <w:rFonts w:asciiTheme="majorHAnsi" w:hAnsiTheme="majorHAnsi"/>
                          <w:color w:val="FFFFFF" w:themeColor="background1"/>
                          <w:sz w:val="72"/>
                          <w:szCs w:val="72"/>
                        </w:rPr>
                      </w:pPr>
                      <w:r w:rsidRPr="009936C0">
                        <w:rPr>
                          <w:color w:val="FFFFFF" w:themeColor="background1"/>
                          <w:sz w:val="72"/>
                          <w:szCs w:val="72"/>
                        </w:rPr>
                        <w:t>TECHNISCHE</w:t>
                      </w:r>
                      <w:r>
                        <w:rPr>
                          <w:rFonts w:asciiTheme="majorHAnsi" w:hAnsiTheme="majorHAnsi"/>
                          <w:color w:val="FFFFFF" w:themeColor="background1"/>
                          <w:sz w:val="72"/>
                          <w:szCs w:val="72"/>
                        </w:rPr>
                        <w:t xml:space="preserve"> </w:t>
                      </w:r>
                      <w:r w:rsidRPr="009936C0">
                        <w:rPr>
                          <w:color w:val="FFFFFF" w:themeColor="background1"/>
                          <w:sz w:val="72"/>
                          <w:szCs w:val="72"/>
                        </w:rPr>
                        <w:t>WERKOMSCHRIJVINGEN</w:t>
                      </w:r>
                    </w:p>
                    <w:p w14:paraId="3A30749B" w14:textId="77777777" w:rsidR="009936C0" w:rsidRDefault="009936C0" w:rsidP="009936C0">
                      <w:pPr>
                        <w:ind w:left="-142"/>
                        <w:rPr>
                          <w:color w:val="FFFFFF" w:themeColor="background1"/>
                          <w:sz w:val="56"/>
                          <w:szCs w:val="56"/>
                        </w:rPr>
                      </w:pPr>
                      <w:r w:rsidRPr="009936C0">
                        <w:rPr>
                          <w:color w:val="FFFFFF" w:themeColor="background1"/>
                          <w:sz w:val="56"/>
                          <w:szCs w:val="56"/>
                        </w:rPr>
                        <w:t>Planmatig</w:t>
                      </w:r>
                      <w:r>
                        <w:rPr>
                          <w:rFonts w:asciiTheme="majorHAnsi" w:hAnsiTheme="majorHAnsi"/>
                          <w:color w:val="FFFFFF" w:themeColor="background1"/>
                          <w:sz w:val="56"/>
                          <w:szCs w:val="56"/>
                        </w:rPr>
                        <w:t xml:space="preserve"> </w:t>
                      </w:r>
                      <w:r w:rsidRPr="009936C0">
                        <w:rPr>
                          <w:color w:val="FFFFFF" w:themeColor="background1"/>
                          <w:sz w:val="56"/>
                          <w:szCs w:val="56"/>
                        </w:rPr>
                        <w:t>Onderhoud</w:t>
                      </w:r>
                    </w:p>
                    <w:p w14:paraId="618B4CDD" w14:textId="3B963B9C" w:rsidR="005602D6" w:rsidRPr="005F7A30" w:rsidRDefault="005602D6" w:rsidP="009936C0">
                      <w:pPr>
                        <w:ind w:left="-142"/>
                        <w:rPr>
                          <w:rFonts w:asciiTheme="majorHAnsi" w:hAnsiTheme="majorHAnsi"/>
                          <w:color w:val="FFFFFF" w:themeColor="background1"/>
                          <w:sz w:val="56"/>
                          <w:szCs w:val="56"/>
                        </w:rPr>
                      </w:pPr>
                      <w:r>
                        <w:rPr>
                          <w:color w:val="FFFFFF" w:themeColor="background1"/>
                          <w:sz w:val="56"/>
                          <w:szCs w:val="56"/>
                        </w:rPr>
                        <w:t>2026</w:t>
                      </w:r>
                    </w:p>
                  </w:txbxContent>
                </v:textbox>
                <w10:wrap anchorx="page" anchory="page"/>
                <w10:anchorlock/>
              </v:shape>
            </w:pict>
          </mc:Fallback>
        </mc:AlternateContent>
      </w:r>
      <w:r w:rsidRPr="005602D6">
        <w:br w:type="page"/>
      </w:r>
    </w:p>
    <w:p w14:paraId="301AED08" w14:textId="77777777" w:rsidR="009936C0" w:rsidRPr="005602D6" w:rsidRDefault="00000000" w:rsidP="009936C0">
      <w:sdt>
        <w:sdtPr>
          <w:id w:val="784460105"/>
          <w:docPartObj>
            <w:docPartGallery w:val="Cover Pages"/>
            <w:docPartUnique/>
          </w:docPartObj>
        </w:sdtPr>
        <w:sdtContent>
          <w:r w:rsidR="009936C0" w:rsidRPr="005602D6">
            <w:softHyphen/>
          </w:r>
          <w:r w:rsidR="009936C0" w:rsidRPr="005602D6">
            <w:softHyphen/>
          </w:r>
          <w:r w:rsidR="009936C0" w:rsidRPr="005602D6">
            <w:softHyphen/>
          </w:r>
        </w:sdtContent>
      </w:sdt>
    </w:p>
    <w:p w14:paraId="5DD93629" w14:textId="04CEF9FF" w:rsidR="0046503F" w:rsidRPr="005602D6" w:rsidRDefault="0046503F" w:rsidP="007C21F2">
      <w:pPr>
        <w:spacing w:after="160" w:line="259" w:lineRule="auto"/>
      </w:pPr>
    </w:p>
    <w:p w14:paraId="1C34C70E" w14:textId="77777777" w:rsidR="0046503F" w:rsidRPr="005602D6" w:rsidRDefault="0046503F" w:rsidP="0046503F"/>
    <w:p w14:paraId="370EC205" w14:textId="77777777" w:rsidR="0046503F" w:rsidRPr="005602D6" w:rsidRDefault="0046503F" w:rsidP="0046503F"/>
    <w:p w14:paraId="50BCAFCA" w14:textId="77777777" w:rsidR="0046503F" w:rsidRPr="005602D6" w:rsidRDefault="0046503F" w:rsidP="0046503F"/>
    <w:p w14:paraId="24CE6E11" w14:textId="77777777" w:rsidR="0046503F" w:rsidRPr="005602D6" w:rsidRDefault="0046503F" w:rsidP="0046503F"/>
    <w:p w14:paraId="16E8E494" w14:textId="77777777" w:rsidR="0046503F" w:rsidRPr="005602D6" w:rsidRDefault="0046503F" w:rsidP="0046503F"/>
    <w:p w14:paraId="2E429298" w14:textId="77777777" w:rsidR="0046503F" w:rsidRPr="005602D6" w:rsidRDefault="0046503F" w:rsidP="0046503F"/>
    <w:p w14:paraId="223DE671" w14:textId="77777777" w:rsidR="0046503F" w:rsidRPr="005602D6" w:rsidRDefault="0046503F" w:rsidP="0046503F"/>
    <w:p w14:paraId="0AF3B5BC" w14:textId="77777777" w:rsidR="0046503F" w:rsidRPr="005602D6" w:rsidRDefault="0046503F" w:rsidP="0046503F"/>
    <w:p w14:paraId="1C2B9130" w14:textId="77777777" w:rsidR="0046503F" w:rsidRPr="005602D6" w:rsidRDefault="0046503F" w:rsidP="0046503F"/>
    <w:p w14:paraId="606622EE" w14:textId="77777777" w:rsidR="0046503F" w:rsidRPr="005602D6" w:rsidRDefault="0046503F" w:rsidP="0046503F"/>
    <w:p w14:paraId="29524B54" w14:textId="77777777" w:rsidR="0046503F" w:rsidRPr="005602D6" w:rsidRDefault="0046503F" w:rsidP="0046503F"/>
    <w:p w14:paraId="61365044" w14:textId="77777777" w:rsidR="0046503F" w:rsidRPr="005602D6" w:rsidRDefault="0046503F" w:rsidP="0046503F"/>
    <w:p w14:paraId="7B2412FE" w14:textId="77777777" w:rsidR="0046503F" w:rsidRPr="005602D6" w:rsidRDefault="0046503F" w:rsidP="0046503F"/>
    <w:p w14:paraId="4DE7A03E" w14:textId="77777777" w:rsidR="0046503F" w:rsidRPr="005602D6" w:rsidRDefault="0046503F" w:rsidP="0046503F"/>
    <w:p w14:paraId="47101A3E" w14:textId="77777777" w:rsidR="0046503F" w:rsidRPr="005602D6" w:rsidRDefault="0046503F" w:rsidP="0046503F"/>
    <w:p w14:paraId="501DA1EA" w14:textId="77777777" w:rsidR="0046503F" w:rsidRPr="005602D6" w:rsidRDefault="0046503F" w:rsidP="0046503F"/>
    <w:p w14:paraId="7E9CDF8F" w14:textId="77777777" w:rsidR="0046503F" w:rsidRPr="005602D6" w:rsidRDefault="0046503F" w:rsidP="0046503F"/>
    <w:p w14:paraId="2FE17DE2" w14:textId="77777777" w:rsidR="0046503F" w:rsidRPr="005602D6" w:rsidRDefault="0046503F" w:rsidP="0046503F"/>
    <w:p w14:paraId="3A60607F" w14:textId="77777777" w:rsidR="0046503F" w:rsidRPr="005602D6" w:rsidRDefault="0046503F" w:rsidP="0046503F"/>
    <w:p w14:paraId="4D3FAAEC" w14:textId="13596E07" w:rsidR="0046503F" w:rsidRPr="005602D6" w:rsidRDefault="00C94C9F" w:rsidP="0046503F">
      <w:r w:rsidRPr="005602D6">
        <w:rPr>
          <w:noProof/>
        </w:rPr>
        <mc:AlternateContent>
          <mc:Choice Requires="wps">
            <w:drawing>
              <wp:anchor distT="0" distB="0" distL="114300" distR="114300" simplePos="0" relativeHeight="251663360" behindDoc="0" locked="0" layoutInCell="1" allowOverlap="1" wp14:anchorId="3001985B" wp14:editId="29E62C01">
                <wp:simplePos x="0" y="0"/>
                <wp:positionH relativeFrom="page">
                  <wp:posOffset>4629150</wp:posOffset>
                </wp:positionH>
                <wp:positionV relativeFrom="page">
                  <wp:posOffset>5391150</wp:posOffset>
                </wp:positionV>
                <wp:extent cx="2614295" cy="3219450"/>
                <wp:effectExtent l="0" t="0" r="0" b="0"/>
                <wp:wrapNone/>
                <wp:docPr id="3" name="Tekstvak 3"/>
                <wp:cNvGraphicFramePr/>
                <a:graphic xmlns:a="http://schemas.openxmlformats.org/drawingml/2006/main">
                  <a:graphicData uri="http://schemas.microsoft.com/office/word/2010/wordprocessingShape">
                    <wps:wsp>
                      <wps:cNvSpPr txBox="1"/>
                      <wps:spPr>
                        <a:xfrm>
                          <a:off x="0" y="0"/>
                          <a:ext cx="2614295" cy="3219450"/>
                        </a:xfrm>
                        <a:prstGeom prst="rect">
                          <a:avLst/>
                        </a:prstGeom>
                        <a:noFill/>
                        <a:ln w="6350">
                          <a:noFill/>
                        </a:ln>
                      </wps:spPr>
                      <wps:txbx>
                        <w:txbxContent>
                          <w:p w14:paraId="5419D85F" w14:textId="77777777" w:rsidR="0025593C" w:rsidRPr="005602D6" w:rsidRDefault="00D222D8" w:rsidP="0025593C">
                            <w:pPr>
                              <w:rPr>
                                <w:b/>
                                <w:bCs/>
                                <w:color w:val="201751"/>
                                <w:spacing w:val="7"/>
                                <w:sz w:val="22"/>
                              </w:rPr>
                            </w:pPr>
                            <w:r w:rsidRPr="005602D6">
                              <w:rPr>
                                <w:b/>
                                <w:bCs/>
                                <w:color w:val="201751"/>
                                <w:spacing w:val="7"/>
                                <w:sz w:val="22"/>
                              </w:rPr>
                              <w:t>Opdrachtgever</w:t>
                            </w:r>
                            <w:r w:rsidR="0025593C" w:rsidRPr="005602D6">
                              <w:rPr>
                                <w:b/>
                                <w:bCs/>
                                <w:color w:val="201751"/>
                                <w:spacing w:val="7"/>
                                <w:sz w:val="22"/>
                              </w:rPr>
                              <w:t xml:space="preserve"> </w:t>
                            </w:r>
                          </w:p>
                          <w:p w14:paraId="08EC376F" w14:textId="77777777" w:rsidR="00656389" w:rsidRPr="005602D6" w:rsidRDefault="00656389" w:rsidP="00656389">
                            <w:pPr>
                              <w:rPr>
                                <w:spacing w:val="7"/>
                                <w:szCs w:val="20"/>
                              </w:rPr>
                            </w:pPr>
                            <w:r w:rsidRPr="005602D6">
                              <w:rPr>
                                <w:spacing w:val="7"/>
                                <w:szCs w:val="20"/>
                              </w:rPr>
                              <w:t>Gemeente Purmerend</w:t>
                            </w:r>
                          </w:p>
                          <w:p w14:paraId="691754E2" w14:textId="77777777" w:rsidR="00656389" w:rsidRPr="005602D6" w:rsidRDefault="00656389" w:rsidP="00656389">
                            <w:pPr>
                              <w:rPr>
                                <w:spacing w:val="7"/>
                                <w:szCs w:val="20"/>
                              </w:rPr>
                            </w:pPr>
                            <w:r w:rsidRPr="005602D6">
                              <w:rPr>
                                <w:spacing w:val="7"/>
                                <w:szCs w:val="20"/>
                              </w:rPr>
                              <w:t>Purmersteenweg 42</w:t>
                            </w:r>
                          </w:p>
                          <w:p w14:paraId="3F204319" w14:textId="77777777" w:rsidR="00656389" w:rsidRPr="005602D6" w:rsidRDefault="00656389" w:rsidP="00656389">
                            <w:pPr>
                              <w:rPr>
                                <w:spacing w:val="7"/>
                                <w:szCs w:val="20"/>
                              </w:rPr>
                            </w:pPr>
                            <w:r w:rsidRPr="005602D6">
                              <w:rPr>
                                <w:spacing w:val="7"/>
                                <w:szCs w:val="20"/>
                              </w:rPr>
                              <w:t>1441 DM Purmerend</w:t>
                            </w:r>
                          </w:p>
                          <w:p w14:paraId="3C507482" w14:textId="77777777" w:rsidR="0025593C" w:rsidRPr="005602D6" w:rsidRDefault="0025593C" w:rsidP="0025593C">
                            <w:pPr>
                              <w:rPr>
                                <w:spacing w:val="7"/>
                                <w:sz w:val="22"/>
                              </w:rPr>
                            </w:pPr>
                          </w:p>
                          <w:p w14:paraId="75927E15" w14:textId="77777777" w:rsidR="0025593C" w:rsidRPr="00E26ACE" w:rsidRDefault="0025593C" w:rsidP="0025593C">
                            <w:pPr>
                              <w:rPr>
                                <w:b/>
                                <w:bCs/>
                                <w:color w:val="201751"/>
                                <w:spacing w:val="7"/>
                                <w:sz w:val="22"/>
                              </w:rPr>
                            </w:pPr>
                            <w:r w:rsidRPr="00E26ACE">
                              <w:rPr>
                                <w:b/>
                                <w:bCs/>
                                <w:color w:val="201751"/>
                                <w:spacing w:val="7"/>
                                <w:sz w:val="22"/>
                              </w:rPr>
                              <w:t>Opdracht-/projectnummer</w:t>
                            </w:r>
                          </w:p>
                          <w:p w14:paraId="532A12F6" w14:textId="77777777" w:rsidR="006A75D6" w:rsidRPr="00E25186" w:rsidRDefault="006A75D6" w:rsidP="006A75D6">
                            <w:pPr>
                              <w:rPr>
                                <w:spacing w:val="7"/>
                                <w:szCs w:val="20"/>
                              </w:rPr>
                            </w:pPr>
                            <w:r>
                              <w:rPr>
                                <w:spacing w:val="7"/>
                                <w:szCs w:val="20"/>
                              </w:rPr>
                              <w:t>20250966</w:t>
                            </w:r>
                          </w:p>
                          <w:p w14:paraId="4E53DEF8" w14:textId="77777777" w:rsidR="0025593C" w:rsidRPr="00DF0A3B" w:rsidRDefault="0025593C" w:rsidP="0025593C">
                            <w:pPr>
                              <w:rPr>
                                <w:spacing w:val="7"/>
                                <w:sz w:val="22"/>
                              </w:rPr>
                            </w:pPr>
                          </w:p>
                          <w:p w14:paraId="029DBE64" w14:textId="58C1C944" w:rsidR="0025593C" w:rsidRDefault="0025593C" w:rsidP="0025593C">
                            <w:pPr>
                              <w:rPr>
                                <w:b/>
                                <w:bCs/>
                                <w:color w:val="201751"/>
                                <w:spacing w:val="7"/>
                                <w:sz w:val="22"/>
                              </w:rPr>
                            </w:pPr>
                            <w:r w:rsidRPr="00E26ACE">
                              <w:rPr>
                                <w:b/>
                                <w:bCs/>
                                <w:color w:val="201751"/>
                                <w:spacing w:val="7"/>
                                <w:sz w:val="22"/>
                              </w:rPr>
                              <w:t xml:space="preserve">Datum </w:t>
                            </w:r>
                          </w:p>
                          <w:p w14:paraId="789DC430" w14:textId="460A1035" w:rsidR="0025593C" w:rsidRPr="00E25186" w:rsidRDefault="00C94C9F" w:rsidP="00C94C9F">
                            <w:pPr>
                              <w:rPr>
                                <w:rFonts w:cstheme="minorBidi"/>
                                <w:color w:val="FFFFFF" w:themeColor="background1"/>
                                <w:szCs w:val="20"/>
                                <w14:textFill>
                                  <w14:noFill/>
                                </w14:textFill>
                              </w:rPr>
                            </w:pPr>
                            <w:r>
                              <w:rPr>
                                <w:spacing w:val="7"/>
                                <w:szCs w:val="20"/>
                              </w:rPr>
                              <w:t>18 augustus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1985B" id="Tekstvak 3" o:spid="_x0000_s1027" type="#_x0000_t202" style="position:absolute;margin-left:364.5pt;margin-top:424.5pt;width:205.85pt;height:2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" filled="f" stroked="f" strokeweight=".5pt">
                <v:textbox>
                  <w:txbxContent>
                    <w:p w14:paraId="5419D85F" w14:textId="77777777" w:rsidR="0025593C" w:rsidRPr="005602D6" w:rsidRDefault="00D222D8" w:rsidP="0025593C">
                      <w:pPr>
                        <w:rPr>
                          <w:b/>
                          <w:bCs/>
                          <w:color w:val="201751"/>
                          <w:spacing w:val="7"/>
                          <w:sz w:val="22"/>
                        </w:rPr>
                      </w:pPr>
                      <w:r w:rsidRPr="005602D6">
                        <w:rPr>
                          <w:b/>
                          <w:bCs/>
                          <w:color w:val="201751"/>
                          <w:spacing w:val="7"/>
                          <w:sz w:val="22"/>
                        </w:rPr>
                        <w:t>Opdrachtgever</w:t>
                      </w:r>
                      <w:r w:rsidR="0025593C" w:rsidRPr="005602D6">
                        <w:rPr>
                          <w:b/>
                          <w:bCs/>
                          <w:color w:val="201751"/>
                          <w:spacing w:val="7"/>
                          <w:sz w:val="22"/>
                        </w:rPr>
                        <w:t xml:space="preserve"> </w:t>
                      </w:r>
                    </w:p>
                    <w:p w14:paraId="08EC376F" w14:textId="77777777" w:rsidR="00656389" w:rsidRPr="005602D6" w:rsidRDefault="00656389" w:rsidP="00656389">
                      <w:pPr>
                        <w:rPr>
                          <w:spacing w:val="7"/>
                          <w:szCs w:val="20"/>
                        </w:rPr>
                      </w:pPr>
                      <w:r w:rsidRPr="005602D6">
                        <w:rPr>
                          <w:spacing w:val="7"/>
                          <w:szCs w:val="20"/>
                        </w:rPr>
                        <w:t>Gemeente Purmerend</w:t>
                      </w:r>
                    </w:p>
                    <w:p w14:paraId="691754E2" w14:textId="77777777" w:rsidR="00656389" w:rsidRPr="005602D6" w:rsidRDefault="00656389" w:rsidP="00656389">
                      <w:pPr>
                        <w:rPr>
                          <w:spacing w:val="7"/>
                          <w:szCs w:val="20"/>
                        </w:rPr>
                      </w:pPr>
                      <w:r w:rsidRPr="005602D6">
                        <w:rPr>
                          <w:spacing w:val="7"/>
                          <w:szCs w:val="20"/>
                        </w:rPr>
                        <w:t>Purmersteenweg 42</w:t>
                      </w:r>
                    </w:p>
                    <w:p w14:paraId="3F204319" w14:textId="77777777" w:rsidR="00656389" w:rsidRPr="005602D6" w:rsidRDefault="00656389" w:rsidP="00656389">
                      <w:pPr>
                        <w:rPr>
                          <w:spacing w:val="7"/>
                          <w:szCs w:val="20"/>
                        </w:rPr>
                      </w:pPr>
                      <w:r w:rsidRPr="005602D6">
                        <w:rPr>
                          <w:spacing w:val="7"/>
                          <w:szCs w:val="20"/>
                        </w:rPr>
                        <w:t>1441 DM Purmerend</w:t>
                      </w:r>
                    </w:p>
                    <w:p w14:paraId="3C507482" w14:textId="77777777" w:rsidR="0025593C" w:rsidRPr="005602D6" w:rsidRDefault="0025593C" w:rsidP="0025593C">
                      <w:pPr>
                        <w:rPr>
                          <w:spacing w:val="7"/>
                          <w:sz w:val="22"/>
                        </w:rPr>
                      </w:pPr>
                    </w:p>
                    <w:p w14:paraId="75927E15" w14:textId="77777777" w:rsidR="0025593C" w:rsidRPr="00E26ACE" w:rsidRDefault="0025593C" w:rsidP="0025593C">
                      <w:pPr>
                        <w:rPr>
                          <w:b/>
                          <w:bCs/>
                          <w:color w:val="201751"/>
                          <w:spacing w:val="7"/>
                          <w:sz w:val="22"/>
                        </w:rPr>
                      </w:pPr>
                      <w:r w:rsidRPr="00E26ACE">
                        <w:rPr>
                          <w:b/>
                          <w:bCs/>
                          <w:color w:val="201751"/>
                          <w:spacing w:val="7"/>
                          <w:sz w:val="22"/>
                        </w:rPr>
                        <w:t>Opdracht-/projectnummer</w:t>
                      </w:r>
                    </w:p>
                    <w:p w14:paraId="532A12F6" w14:textId="77777777" w:rsidR="006A75D6" w:rsidRPr="00E25186" w:rsidRDefault="006A75D6" w:rsidP="006A75D6">
                      <w:pPr>
                        <w:rPr>
                          <w:spacing w:val="7"/>
                          <w:szCs w:val="20"/>
                        </w:rPr>
                      </w:pPr>
                      <w:r>
                        <w:rPr>
                          <w:spacing w:val="7"/>
                          <w:szCs w:val="20"/>
                        </w:rPr>
                        <w:t>20250966</w:t>
                      </w:r>
                    </w:p>
                    <w:p w14:paraId="4E53DEF8" w14:textId="77777777" w:rsidR="0025593C" w:rsidRPr="00DF0A3B" w:rsidRDefault="0025593C" w:rsidP="0025593C">
                      <w:pPr>
                        <w:rPr>
                          <w:spacing w:val="7"/>
                          <w:sz w:val="22"/>
                        </w:rPr>
                      </w:pPr>
                    </w:p>
                    <w:p w14:paraId="029DBE64" w14:textId="58C1C944" w:rsidR="0025593C" w:rsidRDefault="0025593C" w:rsidP="0025593C">
                      <w:pPr>
                        <w:rPr>
                          <w:b/>
                          <w:bCs/>
                          <w:color w:val="201751"/>
                          <w:spacing w:val="7"/>
                          <w:sz w:val="22"/>
                        </w:rPr>
                      </w:pPr>
                      <w:r w:rsidRPr="00E26ACE">
                        <w:rPr>
                          <w:b/>
                          <w:bCs/>
                          <w:color w:val="201751"/>
                          <w:spacing w:val="7"/>
                          <w:sz w:val="22"/>
                        </w:rPr>
                        <w:t xml:space="preserve">Datum </w:t>
                      </w:r>
                    </w:p>
                    <w:p w14:paraId="789DC430" w14:textId="460A1035" w:rsidR="0025593C" w:rsidRPr="00E25186" w:rsidRDefault="00C94C9F" w:rsidP="00C94C9F">
                      <w:pPr>
                        <w:rPr>
                          <w:rFonts w:cstheme="minorBidi"/>
                          <w:color w:val="FFFFFF" w:themeColor="background1"/>
                          <w:szCs w:val="20"/>
                          <w14:textFill>
                            <w14:noFill/>
                          </w14:textFill>
                        </w:rPr>
                      </w:pPr>
                      <w:r>
                        <w:rPr>
                          <w:spacing w:val="7"/>
                          <w:szCs w:val="20"/>
                        </w:rPr>
                        <w:t>18 augustus 2025</w:t>
                      </w:r>
                    </w:p>
                  </w:txbxContent>
                </v:textbox>
                <w10:wrap anchorx="page" anchory="page"/>
              </v:shape>
            </w:pict>
          </mc:Fallback>
        </mc:AlternateContent>
      </w:r>
    </w:p>
    <w:p w14:paraId="242F2CF8" w14:textId="77777777" w:rsidR="0046503F" w:rsidRPr="005602D6" w:rsidRDefault="0046503F" w:rsidP="0046503F"/>
    <w:p w14:paraId="76622760" w14:textId="77777777" w:rsidR="0046503F" w:rsidRPr="005602D6" w:rsidRDefault="0046503F" w:rsidP="0046503F"/>
    <w:p w14:paraId="0853DE39" w14:textId="77777777" w:rsidR="0046503F" w:rsidRPr="005602D6" w:rsidRDefault="0046503F" w:rsidP="0046503F"/>
    <w:p w14:paraId="2EF859AC" w14:textId="77777777" w:rsidR="0046503F" w:rsidRPr="005602D6" w:rsidRDefault="0046503F" w:rsidP="0046503F"/>
    <w:p w14:paraId="5221CA87" w14:textId="77777777" w:rsidR="0046503F" w:rsidRPr="005602D6" w:rsidRDefault="0046503F" w:rsidP="0046503F"/>
    <w:p w14:paraId="03A3AFFA" w14:textId="77777777" w:rsidR="0046503F" w:rsidRPr="005602D6" w:rsidRDefault="0046503F" w:rsidP="0046503F"/>
    <w:p w14:paraId="3236AA70" w14:textId="77777777" w:rsidR="0046503F" w:rsidRPr="005602D6" w:rsidRDefault="0046503F" w:rsidP="0046503F"/>
    <w:p w14:paraId="79DCDB05" w14:textId="77777777" w:rsidR="0046503F" w:rsidRPr="005602D6" w:rsidRDefault="0046503F" w:rsidP="0046503F"/>
    <w:p w14:paraId="1C2A32FA" w14:textId="77777777" w:rsidR="0046503F" w:rsidRPr="005602D6" w:rsidRDefault="0046503F" w:rsidP="0046503F"/>
    <w:p w14:paraId="03D1B42B" w14:textId="77777777" w:rsidR="0046503F" w:rsidRPr="005602D6" w:rsidRDefault="0046503F" w:rsidP="0046503F"/>
    <w:p w14:paraId="66F62B47" w14:textId="77777777" w:rsidR="0046503F" w:rsidRPr="005602D6" w:rsidRDefault="0046503F" w:rsidP="0046503F"/>
    <w:p w14:paraId="1AE8D184" w14:textId="77777777" w:rsidR="0046503F" w:rsidRPr="005602D6" w:rsidRDefault="0046503F" w:rsidP="0046503F"/>
    <w:p w14:paraId="3B676892" w14:textId="77777777" w:rsidR="0046503F" w:rsidRPr="005602D6" w:rsidRDefault="0046503F" w:rsidP="0046503F"/>
    <w:p w14:paraId="332FBA1A" w14:textId="77777777" w:rsidR="0046503F" w:rsidRPr="005602D6" w:rsidRDefault="0046503F" w:rsidP="0046503F"/>
    <w:p w14:paraId="1B082099" w14:textId="77777777" w:rsidR="0046503F" w:rsidRPr="005602D6" w:rsidRDefault="0046503F" w:rsidP="0046503F"/>
    <w:p w14:paraId="5A0A2C91" w14:textId="77777777" w:rsidR="0046503F" w:rsidRPr="005602D6" w:rsidRDefault="0046503F" w:rsidP="0046503F"/>
    <w:p w14:paraId="6C192CAA" w14:textId="77777777" w:rsidR="00E25186" w:rsidRPr="005602D6" w:rsidRDefault="00E25186" w:rsidP="0046503F">
      <w:pPr>
        <w:tabs>
          <w:tab w:val="left" w:pos="1455"/>
        </w:tabs>
        <w:rPr>
          <w:rFonts w:cs="Tahoma"/>
          <w:sz w:val="16"/>
          <w:szCs w:val="14"/>
        </w:rPr>
      </w:pPr>
    </w:p>
    <w:p w14:paraId="75E00171" w14:textId="77777777" w:rsidR="00E25186" w:rsidRPr="005602D6" w:rsidRDefault="00E25186" w:rsidP="0046503F">
      <w:pPr>
        <w:tabs>
          <w:tab w:val="left" w:pos="1455"/>
        </w:tabs>
        <w:rPr>
          <w:rFonts w:cs="Tahoma"/>
          <w:sz w:val="16"/>
          <w:szCs w:val="14"/>
        </w:rPr>
      </w:pPr>
    </w:p>
    <w:p w14:paraId="108D2821" w14:textId="77777777" w:rsidR="00E25186" w:rsidRPr="005602D6" w:rsidRDefault="00E25186" w:rsidP="0046503F">
      <w:pPr>
        <w:tabs>
          <w:tab w:val="left" w:pos="1455"/>
        </w:tabs>
        <w:rPr>
          <w:rFonts w:cs="Tahoma"/>
          <w:sz w:val="16"/>
          <w:szCs w:val="14"/>
        </w:rPr>
      </w:pPr>
    </w:p>
    <w:p w14:paraId="1C0EA3A8" w14:textId="77777777" w:rsidR="00E25186" w:rsidRPr="005602D6" w:rsidRDefault="00E25186" w:rsidP="0046503F">
      <w:pPr>
        <w:tabs>
          <w:tab w:val="left" w:pos="1455"/>
        </w:tabs>
        <w:rPr>
          <w:rFonts w:cs="Tahoma"/>
          <w:sz w:val="16"/>
          <w:szCs w:val="14"/>
        </w:rPr>
      </w:pPr>
    </w:p>
    <w:p w14:paraId="0A90010C" w14:textId="77777777" w:rsidR="00E25186" w:rsidRPr="005602D6" w:rsidRDefault="00E25186" w:rsidP="0046503F">
      <w:pPr>
        <w:tabs>
          <w:tab w:val="left" w:pos="1455"/>
        </w:tabs>
        <w:rPr>
          <w:rFonts w:cs="Tahoma"/>
          <w:sz w:val="16"/>
          <w:szCs w:val="14"/>
        </w:rPr>
      </w:pPr>
    </w:p>
    <w:p w14:paraId="2525FB54" w14:textId="2FA84B56" w:rsidR="0046503F" w:rsidRPr="005602D6" w:rsidRDefault="001119BE" w:rsidP="0046503F">
      <w:pPr>
        <w:tabs>
          <w:tab w:val="left" w:pos="1455"/>
        </w:tabs>
      </w:pPr>
      <w:r w:rsidRPr="005602D6">
        <w:rPr>
          <w:rFonts w:cs="Tahoma"/>
          <w:sz w:val="16"/>
          <w:szCs w:val="14"/>
        </w:rPr>
        <w:t>Creaties en innovaties, zoals teksten, afbeeldingen en ontwerpen, zijn het intellectueel eigendom van DLR Eurlicon. Het is niet toegestaan om dit document zonder schriftelijke toestemming van DLR Eurlicon geheel of ten dele te verstrekken aan derden, tenzij die derde nadrukkelijk bij dit project is betrokken. Het is niet toegestaan dit document of delen van dit document te gebruiken voor andere installaties dan die voorkomen in dit document.</w:t>
      </w:r>
    </w:p>
    <w:p w14:paraId="7EDB1A09" w14:textId="1965B26F" w:rsidR="00A4003B" w:rsidRPr="005602D6" w:rsidRDefault="001917DE" w:rsidP="007C21F2">
      <w:pPr>
        <w:spacing w:after="160" w:line="259" w:lineRule="auto"/>
        <w:rPr>
          <w:b/>
          <w:bCs/>
          <w:color w:val="002060"/>
          <w:sz w:val="24"/>
          <w:szCs w:val="24"/>
        </w:rPr>
      </w:pPr>
      <w:r w:rsidRPr="005602D6">
        <w:br w:type="page"/>
      </w:r>
      <w:r w:rsidR="004E7D0E" w:rsidRPr="005602D6">
        <w:rPr>
          <w:b/>
          <w:bCs/>
          <w:color w:val="002060"/>
          <w:sz w:val="24"/>
          <w:szCs w:val="24"/>
        </w:rPr>
        <w:lastRenderedPageBreak/>
        <w:t>In</w:t>
      </w:r>
      <w:r w:rsidR="00A4003B" w:rsidRPr="005602D6">
        <w:rPr>
          <w:b/>
          <w:bCs/>
          <w:color w:val="002060"/>
          <w:sz w:val="24"/>
          <w:szCs w:val="24"/>
        </w:rPr>
        <w:t>houdsopgave</w:t>
      </w:r>
    </w:p>
    <w:sdt>
      <w:sdtPr>
        <w:rPr>
          <w:rFonts w:ascii="Arial" w:hAnsi="Arial"/>
          <w:b/>
          <w:sz w:val="20"/>
        </w:rPr>
        <w:id w:val="1392301692"/>
        <w:docPartObj>
          <w:docPartGallery w:val="Table of Contents"/>
          <w:docPartUnique/>
        </w:docPartObj>
      </w:sdtPr>
      <w:sdtEndPr>
        <w:rPr>
          <w:rFonts w:ascii="Verdana" w:hAnsi="Verdana"/>
          <w:b w:val="0"/>
          <w:bCs/>
          <w:sz w:val="18"/>
        </w:rPr>
      </w:sdtEndPr>
      <w:sdtContent>
        <w:p w14:paraId="15F41B71" w14:textId="00938028" w:rsidR="00A90ACB" w:rsidRPr="005602D6" w:rsidRDefault="00172790">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r w:rsidRPr="005602D6">
            <w:rPr>
              <w:rFonts w:eastAsiaTheme="majorEastAsia" w:cstheme="majorBidi"/>
              <w:color w:val="201751"/>
              <w:sz w:val="20"/>
              <w:szCs w:val="20"/>
              <w:highlight w:val="yellow"/>
              <w:lang w:eastAsia="nl-NL"/>
            </w:rPr>
            <w:fldChar w:fldCharType="begin"/>
          </w:r>
          <w:r w:rsidRPr="005602D6">
            <w:rPr>
              <w:sz w:val="20"/>
              <w:szCs w:val="20"/>
              <w:highlight w:val="yellow"/>
            </w:rPr>
            <w:instrText xml:space="preserve"> TOC \o "1-3" \h \z \u </w:instrText>
          </w:r>
          <w:r w:rsidRPr="005602D6">
            <w:rPr>
              <w:rFonts w:eastAsiaTheme="majorEastAsia" w:cstheme="majorBidi"/>
              <w:color w:val="201751"/>
              <w:sz w:val="20"/>
              <w:szCs w:val="20"/>
              <w:highlight w:val="yellow"/>
              <w:lang w:eastAsia="nl-NL"/>
            </w:rPr>
            <w:fldChar w:fldCharType="separate"/>
          </w:r>
          <w:hyperlink w:anchor="_Toc206424213" w:history="1">
            <w:r w:rsidR="00A90ACB" w:rsidRPr="005602D6">
              <w:rPr>
                <w:rStyle w:val="Hyperlink"/>
                <w:noProof/>
              </w:rPr>
              <w:t>1.</w:t>
            </w:r>
            <w:r w:rsidR="00A90ACB" w:rsidRPr="005602D6">
              <w:rPr>
                <w:rFonts w:asciiTheme="minorHAnsi" w:eastAsiaTheme="minorEastAsia" w:hAnsiTheme="minorHAnsi" w:cstheme="minorBidi"/>
                <w:noProof/>
                <w:kern w:val="2"/>
                <w:sz w:val="24"/>
                <w:szCs w:val="24"/>
                <w:lang w:eastAsia="nl-NL"/>
                <w14:ligatures w14:val="standardContextual"/>
              </w:rPr>
              <w:tab/>
            </w:r>
            <w:r w:rsidR="00A90ACB" w:rsidRPr="005602D6">
              <w:rPr>
                <w:rStyle w:val="Hyperlink"/>
                <w:noProof/>
              </w:rPr>
              <w:t>Rijn Middelburgstraat 1, Middenbeemster - Installatie A19012</w:t>
            </w:r>
            <w:r w:rsidR="00A90ACB" w:rsidRPr="005602D6">
              <w:rPr>
                <w:noProof/>
                <w:webHidden/>
              </w:rPr>
              <w:tab/>
            </w:r>
            <w:r w:rsidR="00A90ACB" w:rsidRPr="005602D6">
              <w:rPr>
                <w:noProof/>
                <w:webHidden/>
              </w:rPr>
              <w:fldChar w:fldCharType="begin"/>
            </w:r>
            <w:r w:rsidR="00A90ACB" w:rsidRPr="005602D6">
              <w:rPr>
                <w:noProof/>
                <w:webHidden/>
              </w:rPr>
              <w:instrText xml:space="preserve"> PAGEREF _Toc206424213 \h </w:instrText>
            </w:r>
            <w:r w:rsidR="00A90ACB" w:rsidRPr="005602D6">
              <w:rPr>
                <w:noProof/>
                <w:webHidden/>
              </w:rPr>
            </w:r>
            <w:r w:rsidR="00A90ACB" w:rsidRPr="005602D6">
              <w:rPr>
                <w:noProof/>
                <w:webHidden/>
              </w:rPr>
              <w:fldChar w:fldCharType="separate"/>
            </w:r>
            <w:r w:rsidR="00A90ACB" w:rsidRPr="005602D6">
              <w:rPr>
                <w:noProof/>
                <w:webHidden/>
              </w:rPr>
              <w:t>5</w:t>
            </w:r>
            <w:r w:rsidR="00A90ACB" w:rsidRPr="005602D6">
              <w:rPr>
                <w:noProof/>
                <w:webHidden/>
              </w:rPr>
              <w:fldChar w:fldCharType="end"/>
            </w:r>
          </w:hyperlink>
        </w:p>
        <w:p w14:paraId="50CD6BD5" w14:textId="0D5A4D85"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14" w:history="1">
            <w:r w:rsidRPr="005602D6">
              <w:rPr>
                <w:rStyle w:val="Hyperlink"/>
                <w:noProof/>
              </w:rPr>
              <w:t>1.1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_Toc206424214 \h </w:instrText>
            </w:r>
            <w:r w:rsidRPr="005602D6">
              <w:rPr>
                <w:noProof/>
                <w:webHidden/>
              </w:rPr>
            </w:r>
            <w:r w:rsidRPr="005602D6">
              <w:rPr>
                <w:noProof/>
                <w:webHidden/>
              </w:rPr>
              <w:fldChar w:fldCharType="separate"/>
            </w:r>
            <w:r w:rsidRPr="005602D6">
              <w:rPr>
                <w:noProof/>
                <w:webHidden/>
              </w:rPr>
              <w:t>5</w:t>
            </w:r>
            <w:r w:rsidRPr="005602D6">
              <w:rPr>
                <w:noProof/>
                <w:webHidden/>
              </w:rPr>
              <w:fldChar w:fldCharType="end"/>
            </w:r>
          </w:hyperlink>
        </w:p>
        <w:p w14:paraId="73AEA38A" w14:textId="6857A7A8"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16" w:history="1">
            <w:r w:rsidRPr="005602D6">
              <w:rPr>
                <w:rStyle w:val="Hyperlink"/>
                <w:noProof/>
              </w:rPr>
              <w:t>1.2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L0220 Vervangen van de besturingsprint</w:t>
            </w:r>
            <w:r w:rsidRPr="005602D6">
              <w:rPr>
                <w:noProof/>
                <w:webHidden/>
              </w:rPr>
              <w:tab/>
            </w:r>
            <w:r w:rsidRPr="005602D6">
              <w:rPr>
                <w:noProof/>
                <w:webHidden/>
              </w:rPr>
              <w:fldChar w:fldCharType="begin"/>
            </w:r>
            <w:r w:rsidRPr="005602D6">
              <w:rPr>
                <w:noProof/>
                <w:webHidden/>
              </w:rPr>
              <w:instrText xml:space="preserve"> PAGEREF _Toc206424216 \h </w:instrText>
            </w:r>
            <w:r w:rsidRPr="005602D6">
              <w:rPr>
                <w:noProof/>
                <w:webHidden/>
              </w:rPr>
            </w:r>
            <w:r w:rsidRPr="005602D6">
              <w:rPr>
                <w:noProof/>
                <w:webHidden/>
              </w:rPr>
              <w:fldChar w:fldCharType="separate"/>
            </w:r>
            <w:r w:rsidRPr="005602D6">
              <w:rPr>
                <w:noProof/>
                <w:webHidden/>
              </w:rPr>
              <w:t>5</w:t>
            </w:r>
            <w:r w:rsidRPr="005602D6">
              <w:rPr>
                <w:noProof/>
                <w:webHidden/>
              </w:rPr>
              <w:fldChar w:fldCharType="end"/>
            </w:r>
          </w:hyperlink>
        </w:p>
        <w:p w14:paraId="0DC4EB2F" w14:textId="5C1EA5BB"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17" w:history="1">
            <w:r w:rsidRPr="005602D6">
              <w:rPr>
                <w:rStyle w:val="Hyperlink"/>
                <w:noProof/>
              </w:rPr>
              <w:t>1.3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_Toc206424217 \h </w:instrText>
            </w:r>
            <w:r w:rsidRPr="005602D6">
              <w:rPr>
                <w:noProof/>
                <w:webHidden/>
              </w:rPr>
            </w:r>
            <w:r w:rsidRPr="005602D6">
              <w:rPr>
                <w:noProof/>
                <w:webHidden/>
              </w:rPr>
              <w:fldChar w:fldCharType="separate"/>
            </w:r>
            <w:r w:rsidRPr="005602D6">
              <w:rPr>
                <w:noProof/>
                <w:webHidden/>
              </w:rPr>
              <w:t>5</w:t>
            </w:r>
            <w:r w:rsidRPr="005602D6">
              <w:rPr>
                <w:noProof/>
                <w:webHidden/>
              </w:rPr>
              <w:fldChar w:fldCharType="end"/>
            </w:r>
          </w:hyperlink>
        </w:p>
        <w:p w14:paraId="567F1BE7" w14:textId="19B6055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18" w:history="1">
            <w:r w:rsidRPr="005602D6">
              <w:rPr>
                <w:rStyle w:val="Hyperlink"/>
                <w:noProof/>
              </w:rPr>
              <w:t>1.4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L0715 Aanbrengen van GSM spreek-/luisterverbinding</w:t>
            </w:r>
            <w:r w:rsidRPr="005602D6">
              <w:rPr>
                <w:noProof/>
                <w:webHidden/>
              </w:rPr>
              <w:tab/>
            </w:r>
            <w:r w:rsidRPr="005602D6">
              <w:rPr>
                <w:noProof/>
                <w:webHidden/>
              </w:rPr>
              <w:fldChar w:fldCharType="begin"/>
            </w:r>
            <w:r w:rsidRPr="005602D6">
              <w:rPr>
                <w:noProof/>
                <w:webHidden/>
              </w:rPr>
              <w:instrText xml:space="preserve"> PAGEREF _Toc206424218 \h </w:instrText>
            </w:r>
            <w:r w:rsidRPr="005602D6">
              <w:rPr>
                <w:noProof/>
                <w:webHidden/>
              </w:rPr>
            </w:r>
            <w:r w:rsidRPr="005602D6">
              <w:rPr>
                <w:noProof/>
                <w:webHidden/>
              </w:rPr>
              <w:fldChar w:fldCharType="separate"/>
            </w:r>
            <w:r w:rsidRPr="005602D6">
              <w:rPr>
                <w:noProof/>
                <w:webHidden/>
              </w:rPr>
              <w:t>5</w:t>
            </w:r>
            <w:r w:rsidRPr="005602D6">
              <w:rPr>
                <w:noProof/>
                <w:webHidden/>
              </w:rPr>
              <w:fldChar w:fldCharType="end"/>
            </w:r>
          </w:hyperlink>
        </w:p>
        <w:p w14:paraId="655E3EBD" w14:textId="017A0C73"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19" w:history="1">
            <w:r w:rsidRPr="005602D6">
              <w:rPr>
                <w:rStyle w:val="Hyperlink"/>
                <w:noProof/>
              </w:rPr>
              <w:t>1.5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L0720 Vervangen van de verlichting/noodverlichting in de liftcabine</w:t>
            </w:r>
            <w:r w:rsidRPr="005602D6">
              <w:rPr>
                <w:noProof/>
                <w:webHidden/>
              </w:rPr>
              <w:tab/>
            </w:r>
            <w:r w:rsidRPr="005602D6">
              <w:rPr>
                <w:noProof/>
                <w:webHidden/>
              </w:rPr>
              <w:fldChar w:fldCharType="begin"/>
            </w:r>
            <w:r w:rsidRPr="005602D6">
              <w:rPr>
                <w:noProof/>
                <w:webHidden/>
              </w:rPr>
              <w:instrText xml:space="preserve"> PAGEREF _Toc206424219 \h </w:instrText>
            </w:r>
            <w:r w:rsidRPr="005602D6">
              <w:rPr>
                <w:noProof/>
                <w:webHidden/>
              </w:rPr>
            </w:r>
            <w:r w:rsidRPr="005602D6">
              <w:rPr>
                <w:noProof/>
                <w:webHidden/>
              </w:rPr>
              <w:fldChar w:fldCharType="separate"/>
            </w:r>
            <w:r w:rsidRPr="005602D6">
              <w:rPr>
                <w:noProof/>
                <w:webHidden/>
              </w:rPr>
              <w:t>6</w:t>
            </w:r>
            <w:r w:rsidRPr="005602D6">
              <w:rPr>
                <w:noProof/>
                <w:webHidden/>
              </w:rPr>
              <w:fldChar w:fldCharType="end"/>
            </w:r>
          </w:hyperlink>
        </w:p>
        <w:p w14:paraId="6B99BFFC" w14:textId="1CBB5E53"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0" w:history="1">
            <w:r w:rsidRPr="005602D6">
              <w:rPr>
                <w:rStyle w:val="Hyperlink"/>
                <w:noProof/>
              </w:rPr>
              <w:t>1.6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_Toc206424220 \h </w:instrText>
            </w:r>
            <w:r w:rsidRPr="005602D6">
              <w:rPr>
                <w:noProof/>
                <w:webHidden/>
              </w:rPr>
            </w:r>
            <w:r w:rsidRPr="005602D6">
              <w:rPr>
                <w:noProof/>
                <w:webHidden/>
              </w:rPr>
              <w:fldChar w:fldCharType="separate"/>
            </w:r>
            <w:r w:rsidRPr="005602D6">
              <w:rPr>
                <w:noProof/>
                <w:webHidden/>
              </w:rPr>
              <w:t>6</w:t>
            </w:r>
            <w:r w:rsidRPr="005602D6">
              <w:rPr>
                <w:noProof/>
                <w:webHidden/>
              </w:rPr>
              <w:fldChar w:fldCharType="end"/>
            </w:r>
          </w:hyperlink>
        </w:p>
        <w:p w14:paraId="046712E6" w14:textId="37796EF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1" w:history="1">
            <w:r w:rsidRPr="005602D6">
              <w:rPr>
                <w:rStyle w:val="Hyperlink"/>
                <w:noProof/>
              </w:rPr>
              <w:t>1.7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L0810 Vervangen van de cabinedeurmotor</w:t>
            </w:r>
            <w:r w:rsidRPr="005602D6">
              <w:rPr>
                <w:noProof/>
                <w:webHidden/>
              </w:rPr>
              <w:tab/>
            </w:r>
            <w:r w:rsidRPr="005602D6">
              <w:rPr>
                <w:noProof/>
                <w:webHidden/>
              </w:rPr>
              <w:fldChar w:fldCharType="begin"/>
            </w:r>
            <w:r w:rsidRPr="005602D6">
              <w:rPr>
                <w:noProof/>
                <w:webHidden/>
              </w:rPr>
              <w:instrText xml:space="preserve"> PAGEREF _Toc206424221 \h </w:instrText>
            </w:r>
            <w:r w:rsidRPr="005602D6">
              <w:rPr>
                <w:noProof/>
                <w:webHidden/>
              </w:rPr>
            </w:r>
            <w:r w:rsidRPr="005602D6">
              <w:rPr>
                <w:noProof/>
                <w:webHidden/>
              </w:rPr>
              <w:fldChar w:fldCharType="separate"/>
            </w:r>
            <w:r w:rsidRPr="005602D6">
              <w:rPr>
                <w:noProof/>
                <w:webHidden/>
              </w:rPr>
              <w:t>6</w:t>
            </w:r>
            <w:r w:rsidRPr="005602D6">
              <w:rPr>
                <w:noProof/>
                <w:webHidden/>
              </w:rPr>
              <w:fldChar w:fldCharType="end"/>
            </w:r>
          </w:hyperlink>
        </w:p>
        <w:p w14:paraId="014CA7D9" w14:textId="04B2E2CF"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2" w:history="1">
            <w:r w:rsidRPr="005602D6">
              <w:rPr>
                <w:rStyle w:val="Hyperlink"/>
                <w:noProof/>
              </w:rPr>
              <w:t>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Geulenstraat 62, Purmerend - Installatie 1194376</w:t>
            </w:r>
            <w:r w:rsidRPr="005602D6">
              <w:rPr>
                <w:noProof/>
                <w:webHidden/>
              </w:rPr>
              <w:tab/>
            </w:r>
            <w:r w:rsidRPr="005602D6">
              <w:rPr>
                <w:noProof/>
                <w:webHidden/>
              </w:rPr>
              <w:fldChar w:fldCharType="begin"/>
            </w:r>
            <w:r w:rsidRPr="005602D6">
              <w:rPr>
                <w:noProof/>
                <w:webHidden/>
              </w:rPr>
              <w:instrText xml:space="preserve"> PAGEREF _Toc206424222 \h </w:instrText>
            </w:r>
            <w:r w:rsidRPr="005602D6">
              <w:rPr>
                <w:noProof/>
                <w:webHidden/>
              </w:rPr>
            </w:r>
            <w:r w:rsidRPr="005602D6">
              <w:rPr>
                <w:noProof/>
                <w:webHidden/>
              </w:rPr>
              <w:fldChar w:fldCharType="separate"/>
            </w:r>
            <w:r w:rsidRPr="005602D6">
              <w:rPr>
                <w:noProof/>
                <w:webHidden/>
              </w:rPr>
              <w:t>7</w:t>
            </w:r>
            <w:r w:rsidRPr="005602D6">
              <w:rPr>
                <w:noProof/>
                <w:webHidden/>
              </w:rPr>
              <w:fldChar w:fldCharType="end"/>
            </w:r>
          </w:hyperlink>
        </w:p>
        <w:p w14:paraId="74CFDC56" w14:textId="5721A2F5"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3" w:history="1">
            <w:r w:rsidRPr="005602D6">
              <w:rPr>
                <w:rStyle w:val="Hyperlink"/>
                <w:noProof/>
              </w:rPr>
              <w:t>2.1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_Toc206424223 \h </w:instrText>
            </w:r>
            <w:r w:rsidRPr="005602D6">
              <w:rPr>
                <w:noProof/>
                <w:webHidden/>
              </w:rPr>
            </w:r>
            <w:r w:rsidRPr="005602D6">
              <w:rPr>
                <w:noProof/>
                <w:webHidden/>
              </w:rPr>
              <w:fldChar w:fldCharType="separate"/>
            </w:r>
            <w:r w:rsidRPr="005602D6">
              <w:rPr>
                <w:noProof/>
                <w:webHidden/>
              </w:rPr>
              <w:t>7</w:t>
            </w:r>
            <w:r w:rsidRPr="005602D6">
              <w:rPr>
                <w:noProof/>
                <w:webHidden/>
              </w:rPr>
              <w:fldChar w:fldCharType="end"/>
            </w:r>
          </w:hyperlink>
        </w:p>
        <w:p w14:paraId="6544CB66" w14:textId="75AFF9B2"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5" w:history="1">
            <w:r w:rsidRPr="005602D6">
              <w:rPr>
                <w:rStyle w:val="Hyperlink"/>
                <w:noProof/>
              </w:rPr>
              <w:t>2.2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L0215 Vervangen van de hulp/besturingsrelais</w:t>
            </w:r>
            <w:r w:rsidRPr="005602D6">
              <w:rPr>
                <w:noProof/>
                <w:webHidden/>
              </w:rPr>
              <w:tab/>
            </w:r>
            <w:r w:rsidRPr="005602D6">
              <w:rPr>
                <w:noProof/>
                <w:webHidden/>
              </w:rPr>
              <w:fldChar w:fldCharType="begin"/>
            </w:r>
            <w:r w:rsidRPr="005602D6">
              <w:rPr>
                <w:noProof/>
                <w:webHidden/>
              </w:rPr>
              <w:instrText xml:space="preserve"> PAGEREF _Toc206424225 \h </w:instrText>
            </w:r>
            <w:r w:rsidRPr="005602D6">
              <w:rPr>
                <w:noProof/>
                <w:webHidden/>
              </w:rPr>
            </w:r>
            <w:r w:rsidRPr="005602D6">
              <w:rPr>
                <w:noProof/>
                <w:webHidden/>
              </w:rPr>
              <w:fldChar w:fldCharType="separate"/>
            </w:r>
            <w:r w:rsidRPr="005602D6">
              <w:rPr>
                <w:noProof/>
                <w:webHidden/>
              </w:rPr>
              <w:t>7</w:t>
            </w:r>
            <w:r w:rsidRPr="005602D6">
              <w:rPr>
                <w:noProof/>
                <w:webHidden/>
              </w:rPr>
              <w:fldChar w:fldCharType="end"/>
            </w:r>
          </w:hyperlink>
        </w:p>
        <w:p w14:paraId="1B3BECB0" w14:textId="7350484A"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6" w:history="1">
            <w:r w:rsidRPr="005602D6">
              <w:rPr>
                <w:rStyle w:val="Hyperlink"/>
                <w:noProof/>
              </w:rPr>
              <w:t>2.3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_Toc206424226 \h </w:instrText>
            </w:r>
            <w:r w:rsidRPr="005602D6">
              <w:rPr>
                <w:noProof/>
                <w:webHidden/>
              </w:rPr>
            </w:r>
            <w:r w:rsidRPr="005602D6">
              <w:rPr>
                <w:noProof/>
                <w:webHidden/>
              </w:rPr>
              <w:fldChar w:fldCharType="separate"/>
            </w:r>
            <w:r w:rsidRPr="005602D6">
              <w:rPr>
                <w:noProof/>
                <w:webHidden/>
              </w:rPr>
              <w:t>7</w:t>
            </w:r>
            <w:r w:rsidRPr="005602D6">
              <w:rPr>
                <w:noProof/>
                <w:webHidden/>
              </w:rPr>
              <w:fldChar w:fldCharType="end"/>
            </w:r>
          </w:hyperlink>
        </w:p>
        <w:p w14:paraId="64F3CD3D" w14:textId="0B659805"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7" w:history="1">
            <w:r w:rsidRPr="005602D6">
              <w:rPr>
                <w:rStyle w:val="Hyperlink"/>
                <w:noProof/>
              </w:rPr>
              <w:t>2.4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L0710 Vervangen van de cabinebekleding</w:t>
            </w:r>
            <w:r w:rsidRPr="005602D6">
              <w:rPr>
                <w:noProof/>
                <w:webHidden/>
              </w:rPr>
              <w:tab/>
            </w:r>
            <w:r w:rsidRPr="005602D6">
              <w:rPr>
                <w:noProof/>
                <w:webHidden/>
              </w:rPr>
              <w:fldChar w:fldCharType="begin"/>
            </w:r>
            <w:r w:rsidRPr="005602D6">
              <w:rPr>
                <w:noProof/>
                <w:webHidden/>
              </w:rPr>
              <w:instrText xml:space="preserve"> PAGEREF _Toc206424227 \h </w:instrText>
            </w:r>
            <w:r w:rsidRPr="005602D6">
              <w:rPr>
                <w:noProof/>
                <w:webHidden/>
              </w:rPr>
            </w:r>
            <w:r w:rsidRPr="005602D6">
              <w:rPr>
                <w:noProof/>
                <w:webHidden/>
              </w:rPr>
              <w:fldChar w:fldCharType="separate"/>
            </w:r>
            <w:r w:rsidRPr="005602D6">
              <w:rPr>
                <w:noProof/>
                <w:webHidden/>
              </w:rPr>
              <w:t>7</w:t>
            </w:r>
            <w:r w:rsidRPr="005602D6">
              <w:rPr>
                <w:noProof/>
                <w:webHidden/>
              </w:rPr>
              <w:fldChar w:fldCharType="end"/>
            </w:r>
          </w:hyperlink>
        </w:p>
        <w:p w14:paraId="78158AED" w14:textId="4CF1AC6C"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8" w:history="1">
            <w:r w:rsidRPr="005602D6">
              <w:rPr>
                <w:rStyle w:val="Hyperlink"/>
                <w:noProof/>
              </w:rPr>
              <w:t>2.5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L0750 Vervangen van de cabineslofvoering</w:t>
            </w:r>
            <w:r w:rsidRPr="005602D6">
              <w:rPr>
                <w:noProof/>
                <w:webHidden/>
              </w:rPr>
              <w:tab/>
            </w:r>
            <w:r w:rsidRPr="005602D6">
              <w:rPr>
                <w:noProof/>
                <w:webHidden/>
              </w:rPr>
              <w:fldChar w:fldCharType="begin"/>
            </w:r>
            <w:r w:rsidRPr="005602D6">
              <w:rPr>
                <w:noProof/>
                <w:webHidden/>
              </w:rPr>
              <w:instrText xml:space="preserve"> PAGEREF _Toc206424228 \h </w:instrText>
            </w:r>
            <w:r w:rsidRPr="005602D6">
              <w:rPr>
                <w:noProof/>
                <w:webHidden/>
              </w:rPr>
            </w:r>
            <w:r w:rsidRPr="005602D6">
              <w:rPr>
                <w:noProof/>
                <w:webHidden/>
              </w:rPr>
              <w:fldChar w:fldCharType="separate"/>
            </w:r>
            <w:r w:rsidRPr="005602D6">
              <w:rPr>
                <w:noProof/>
                <w:webHidden/>
              </w:rPr>
              <w:t>8</w:t>
            </w:r>
            <w:r w:rsidRPr="005602D6">
              <w:rPr>
                <w:noProof/>
                <w:webHidden/>
              </w:rPr>
              <w:fldChar w:fldCharType="end"/>
            </w:r>
          </w:hyperlink>
        </w:p>
        <w:p w14:paraId="6D7FAA45" w14:textId="6EA2509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29" w:history="1">
            <w:r w:rsidRPr="005602D6">
              <w:rPr>
                <w:rStyle w:val="Hyperlink"/>
                <w:noProof/>
              </w:rPr>
              <w:t>2.6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_Toc206424229 \h </w:instrText>
            </w:r>
            <w:r w:rsidRPr="005602D6">
              <w:rPr>
                <w:noProof/>
                <w:webHidden/>
              </w:rPr>
            </w:r>
            <w:r w:rsidRPr="005602D6">
              <w:rPr>
                <w:noProof/>
                <w:webHidden/>
              </w:rPr>
              <w:fldChar w:fldCharType="separate"/>
            </w:r>
            <w:r w:rsidRPr="005602D6">
              <w:rPr>
                <w:noProof/>
                <w:webHidden/>
              </w:rPr>
              <w:t>8</w:t>
            </w:r>
            <w:r w:rsidRPr="005602D6">
              <w:rPr>
                <w:noProof/>
                <w:webHidden/>
              </w:rPr>
              <w:fldChar w:fldCharType="end"/>
            </w:r>
          </w:hyperlink>
        </w:p>
        <w:p w14:paraId="55B402CA" w14:textId="11592E28"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0" w:history="1">
            <w:r w:rsidRPr="005602D6">
              <w:rPr>
                <w:rStyle w:val="Hyperlink"/>
                <w:noProof/>
              </w:rPr>
              <w:t>2.7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L0806 Vervangen van de cabinedeuraandrijving</w:t>
            </w:r>
            <w:r w:rsidRPr="005602D6">
              <w:rPr>
                <w:noProof/>
                <w:webHidden/>
              </w:rPr>
              <w:tab/>
            </w:r>
            <w:r w:rsidRPr="005602D6">
              <w:rPr>
                <w:noProof/>
                <w:webHidden/>
              </w:rPr>
              <w:fldChar w:fldCharType="begin"/>
            </w:r>
            <w:r w:rsidRPr="005602D6">
              <w:rPr>
                <w:noProof/>
                <w:webHidden/>
              </w:rPr>
              <w:instrText xml:space="preserve"> PAGEREF _Toc206424230 \h </w:instrText>
            </w:r>
            <w:r w:rsidRPr="005602D6">
              <w:rPr>
                <w:noProof/>
                <w:webHidden/>
              </w:rPr>
            </w:r>
            <w:r w:rsidRPr="005602D6">
              <w:rPr>
                <w:noProof/>
                <w:webHidden/>
              </w:rPr>
              <w:fldChar w:fldCharType="separate"/>
            </w:r>
            <w:r w:rsidRPr="005602D6">
              <w:rPr>
                <w:noProof/>
                <w:webHidden/>
              </w:rPr>
              <w:t>8</w:t>
            </w:r>
            <w:r w:rsidRPr="005602D6">
              <w:rPr>
                <w:noProof/>
                <w:webHidden/>
              </w:rPr>
              <w:fldChar w:fldCharType="end"/>
            </w:r>
          </w:hyperlink>
        </w:p>
        <w:p w14:paraId="75DBE49C" w14:textId="7EB20CBB"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1" w:history="1">
            <w:r w:rsidRPr="005602D6">
              <w:rPr>
                <w:rStyle w:val="Hyperlink"/>
                <w:noProof/>
              </w:rPr>
              <w:t>2.8</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Vervangen van de sensorlijst/detectielijst van de cabinedeur</w:t>
            </w:r>
            <w:r w:rsidRPr="005602D6">
              <w:rPr>
                <w:noProof/>
                <w:webHidden/>
              </w:rPr>
              <w:tab/>
            </w:r>
            <w:r w:rsidRPr="005602D6">
              <w:rPr>
                <w:noProof/>
                <w:webHidden/>
              </w:rPr>
              <w:fldChar w:fldCharType="begin"/>
            </w:r>
            <w:r w:rsidRPr="005602D6">
              <w:rPr>
                <w:noProof/>
                <w:webHidden/>
              </w:rPr>
              <w:instrText xml:space="preserve"> PAGEREF _Toc206424231 \h </w:instrText>
            </w:r>
            <w:r w:rsidRPr="005602D6">
              <w:rPr>
                <w:noProof/>
                <w:webHidden/>
              </w:rPr>
            </w:r>
            <w:r w:rsidRPr="005602D6">
              <w:rPr>
                <w:noProof/>
                <w:webHidden/>
              </w:rPr>
              <w:fldChar w:fldCharType="separate"/>
            </w:r>
            <w:r w:rsidRPr="005602D6">
              <w:rPr>
                <w:noProof/>
                <w:webHidden/>
              </w:rPr>
              <w:t>8</w:t>
            </w:r>
            <w:r w:rsidRPr="005602D6">
              <w:rPr>
                <w:noProof/>
                <w:webHidden/>
              </w:rPr>
              <w:fldChar w:fldCharType="end"/>
            </w:r>
          </w:hyperlink>
        </w:p>
        <w:p w14:paraId="0FDE1DBA" w14:textId="71F779B3"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2" w:history="1">
            <w:r w:rsidRPr="005602D6">
              <w:rPr>
                <w:rStyle w:val="Hyperlink"/>
                <w:noProof/>
              </w:rPr>
              <w:t>2.9</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_Toc206424232 \h </w:instrText>
            </w:r>
            <w:r w:rsidRPr="005602D6">
              <w:rPr>
                <w:noProof/>
                <w:webHidden/>
              </w:rPr>
            </w:r>
            <w:r w:rsidRPr="005602D6">
              <w:rPr>
                <w:noProof/>
                <w:webHidden/>
              </w:rPr>
              <w:fldChar w:fldCharType="separate"/>
            </w:r>
            <w:r w:rsidRPr="005602D6">
              <w:rPr>
                <w:noProof/>
                <w:webHidden/>
              </w:rPr>
              <w:t>8</w:t>
            </w:r>
            <w:r w:rsidRPr="005602D6">
              <w:rPr>
                <w:noProof/>
                <w:webHidden/>
              </w:rPr>
              <w:fldChar w:fldCharType="end"/>
            </w:r>
          </w:hyperlink>
        </w:p>
        <w:p w14:paraId="57270F28" w14:textId="5942E897"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3" w:history="1">
            <w:r w:rsidRPr="005602D6">
              <w:rPr>
                <w:rStyle w:val="Hyperlink"/>
                <w:noProof/>
              </w:rPr>
              <w:t>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Gorslaan 50, Purmerend - Installatie OA1978</w:t>
            </w:r>
            <w:r w:rsidRPr="005602D6">
              <w:rPr>
                <w:noProof/>
                <w:webHidden/>
              </w:rPr>
              <w:tab/>
            </w:r>
            <w:r w:rsidRPr="005602D6">
              <w:rPr>
                <w:noProof/>
                <w:webHidden/>
              </w:rPr>
              <w:fldChar w:fldCharType="begin"/>
            </w:r>
            <w:r w:rsidRPr="005602D6">
              <w:rPr>
                <w:noProof/>
                <w:webHidden/>
              </w:rPr>
              <w:instrText xml:space="preserve"> PAGEREF _Toc206424233 \h </w:instrText>
            </w:r>
            <w:r w:rsidRPr="005602D6">
              <w:rPr>
                <w:noProof/>
                <w:webHidden/>
              </w:rPr>
            </w:r>
            <w:r w:rsidRPr="005602D6">
              <w:rPr>
                <w:noProof/>
                <w:webHidden/>
              </w:rPr>
              <w:fldChar w:fldCharType="separate"/>
            </w:r>
            <w:r w:rsidRPr="005602D6">
              <w:rPr>
                <w:noProof/>
                <w:webHidden/>
              </w:rPr>
              <w:t>9</w:t>
            </w:r>
            <w:r w:rsidRPr="005602D6">
              <w:rPr>
                <w:noProof/>
                <w:webHidden/>
              </w:rPr>
              <w:fldChar w:fldCharType="end"/>
            </w:r>
          </w:hyperlink>
        </w:p>
        <w:p w14:paraId="107D6047" w14:textId="4EDA0E1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4" w:history="1">
            <w:r w:rsidRPr="005602D6">
              <w:rPr>
                <w:rStyle w:val="Hyperlink"/>
                <w:noProof/>
              </w:rPr>
              <w:t>3.1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_Toc206424234 \h </w:instrText>
            </w:r>
            <w:r w:rsidRPr="005602D6">
              <w:rPr>
                <w:noProof/>
                <w:webHidden/>
              </w:rPr>
            </w:r>
            <w:r w:rsidRPr="005602D6">
              <w:rPr>
                <w:noProof/>
                <w:webHidden/>
              </w:rPr>
              <w:fldChar w:fldCharType="separate"/>
            </w:r>
            <w:r w:rsidRPr="005602D6">
              <w:rPr>
                <w:noProof/>
                <w:webHidden/>
              </w:rPr>
              <w:t>9</w:t>
            </w:r>
            <w:r w:rsidRPr="005602D6">
              <w:rPr>
                <w:noProof/>
                <w:webHidden/>
              </w:rPr>
              <w:fldChar w:fldCharType="end"/>
            </w:r>
          </w:hyperlink>
        </w:p>
        <w:p w14:paraId="34E3491A" w14:textId="5DF6B8F7"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6" w:history="1">
            <w:r w:rsidRPr="005602D6">
              <w:rPr>
                <w:rStyle w:val="Hyperlink"/>
                <w:noProof/>
              </w:rPr>
              <w:t>3.2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L0210 Vervangen van de hoofdstroomrelais</w:t>
            </w:r>
            <w:r w:rsidRPr="005602D6">
              <w:rPr>
                <w:noProof/>
                <w:webHidden/>
              </w:rPr>
              <w:tab/>
            </w:r>
            <w:r w:rsidRPr="005602D6">
              <w:rPr>
                <w:noProof/>
                <w:webHidden/>
              </w:rPr>
              <w:fldChar w:fldCharType="begin"/>
            </w:r>
            <w:r w:rsidRPr="005602D6">
              <w:rPr>
                <w:noProof/>
                <w:webHidden/>
              </w:rPr>
              <w:instrText xml:space="preserve"> PAGEREF _Toc206424236 \h </w:instrText>
            </w:r>
            <w:r w:rsidRPr="005602D6">
              <w:rPr>
                <w:noProof/>
                <w:webHidden/>
              </w:rPr>
            </w:r>
            <w:r w:rsidRPr="005602D6">
              <w:rPr>
                <w:noProof/>
                <w:webHidden/>
              </w:rPr>
              <w:fldChar w:fldCharType="separate"/>
            </w:r>
            <w:r w:rsidRPr="005602D6">
              <w:rPr>
                <w:noProof/>
                <w:webHidden/>
              </w:rPr>
              <w:t>9</w:t>
            </w:r>
            <w:r w:rsidRPr="005602D6">
              <w:rPr>
                <w:noProof/>
                <w:webHidden/>
              </w:rPr>
              <w:fldChar w:fldCharType="end"/>
            </w:r>
          </w:hyperlink>
        </w:p>
        <w:p w14:paraId="0E7844F6" w14:textId="192EE19C"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7" w:history="1">
            <w:r w:rsidRPr="005602D6">
              <w:rPr>
                <w:rStyle w:val="Hyperlink"/>
                <w:noProof/>
              </w:rPr>
              <w:t>3.3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_Toc206424237 \h </w:instrText>
            </w:r>
            <w:r w:rsidRPr="005602D6">
              <w:rPr>
                <w:noProof/>
                <w:webHidden/>
              </w:rPr>
            </w:r>
            <w:r w:rsidRPr="005602D6">
              <w:rPr>
                <w:noProof/>
                <w:webHidden/>
              </w:rPr>
              <w:fldChar w:fldCharType="separate"/>
            </w:r>
            <w:r w:rsidRPr="005602D6">
              <w:rPr>
                <w:noProof/>
                <w:webHidden/>
              </w:rPr>
              <w:t>9</w:t>
            </w:r>
            <w:r w:rsidRPr="005602D6">
              <w:rPr>
                <w:noProof/>
                <w:webHidden/>
              </w:rPr>
              <w:fldChar w:fldCharType="end"/>
            </w:r>
          </w:hyperlink>
        </w:p>
        <w:p w14:paraId="36FA5507" w14:textId="12C6B3D8"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8" w:history="1">
            <w:r w:rsidRPr="005602D6">
              <w:rPr>
                <w:rStyle w:val="Hyperlink"/>
                <w:noProof/>
              </w:rPr>
              <w:t>3.4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_Toc206424238 \h </w:instrText>
            </w:r>
            <w:r w:rsidRPr="005602D6">
              <w:rPr>
                <w:noProof/>
                <w:webHidden/>
              </w:rPr>
            </w:r>
            <w:r w:rsidRPr="005602D6">
              <w:rPr>
                <w:noProof/>
                <w:webHidden/>
              </w:rPr>
              <w:fldChar w:fldCharType="separate"/>
            </w:r>
            <w:r w:rsidRPr="005602D6">
              <w:rPr>
                <w:noProof/>
                <w:webHidden/>
              </w:rPr>
              <w:t>9</w:t>
            </w:r>
            <w:r w:rsidRPr="005602D6">
              <w:rPr>
                <w:noProof/>
                <w:webHidden/>
              </w:rPr>
              <w:fldChar w:fldCharType="end"/>
            </w:r>
          </w:hyperlink>
        </w:p>
        <w:p w14:paraId="3C9CC835" w14:textId="26FDDC13"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39" w:history="1">
            <w:r w:rsidRPr="005602D6">
              <w:rPr>
                <w:rStyle w:val="Hyperlink"/>
                <w:noProof/>
              </w:rPr>
              <w:t>3.5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L0806 Vervangen van de cabinedeuraandrijving</w:t>
            </w:r>
            <w:r w:rsidRPr="005602D6">
              <w:rPr>
                <w:noProof/>
                <w:webHidden/>
              </w:rPr>
              <w:tab/>
            </w:r>
            <w:r w:rsidRPr="005602D6">
              <w:rPr>
                <w:noProof/>
                <w:webHidden/>
              </w:rPr>
              <w:fldChar w:fldCharType="begin"/>
            </w:r>
            <w:r w:rsidRPr="005602D6">
              <w:rPr>
                <w:noProof/>
                <w:webHidden/>
              </w:rPr>
              <w:instrText xml:space="preserve"> PAGEREF _Toc206424239 \h </w:instrText>
            </w:r>
            <w:r w:rsidRPr="005602D6">
              <w:rPr>
                <w:noProof/>
                <w:webHidden/>
              </w:rPr>
            </w:r>
            <w:r w:rsidRPr="005602D6">
              <w:rPr>
                <w:noProof/>
                <w:webHidden/>
              </w:rPr>
              <w:fldChar w:fldCharType="separate"/>
            </w:r>
            <w:r w:rsidRPr="005602D6">
              <w:rPr>
                <w:noProof/>
                <w:webHidden/>
              </w:rPr>
              <w:t>10</w:t>
            </w:r>
            <w:r w:rsidRPr="005602D6">
              <w:rPr>
                <w:noProof/>
                <w:webHidden/>
              </w:rPr>
              <w:fldChar w:fldCharType="end"/>
            </w:r>
          </w:hyperlink>
        </w:p>
        <w:p w14:paraId="65B96AD9" w14:textId="6B69715B"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0" w:history="1">
            <w:r w:rsidRPr="005602D6">
              <w:rPr>
                <w:rStyle w:val="Hyperlink"/>
                <w:noProof/>
              </w:rPr>
              <w:t>3.6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Vervangen van de sensorlijst/detectielijst van de cabinedeur</w:t>
            </w:r>
            <w:r w:rsidRPr="005602D6">
              <w:rPr>
                <w:noProof/>
                <w:webHidden/>
              </w:rPr>
              <w:tab/>
            </w:r>
            <w:r w:rsidRPr="005602D6">
              <w:rPr>
                <w:noProof/>
                <w:webHidden/>
              </w:rPr>
              <w:fldChar w:fldCharType="begin"/>
            </w:r>
            <w:r w:rsidRPr="005602D6">
              <w:rPr>
                <w:noProof/>
                <w:webHidden/>
              </w:rPr>
              <w:instrText xml:space="preserve"> PAGEREF _Toc206424240 \h </w:instrText>
            </w:r>
            <w:r w:rsidRPr="005602D6">
              <w:rPr>
                <w:noProof/>
                <w:webHidden/>
              </w:rPr>
            </w:r>
            <w:r w:rsidRPr="005602D6">
              <w:rPr>
                <w:noProof/>
                <w:webHidden/>
              </w:rPr>
              <w:fldChar w:fldCharType="separate"/>
            </w:r>
            <w:r w:rsidRPr="005602D6">
              <w:rPr>
                <w:noProof/>
                <w:webHidden/>
              </w:rPr>
              <w:t>10</w:t>
            </w:r>
            <w:r w:rsidRPr="005602D6">
              <w:rPr>
                <w:noProof/>
                <w:webHidden/>
              </w:rPr>
              <w:fldChar w:fldCharType="end"/>
            </w:r>
          </w:hyperlink>
        </w:p>
        <w:p w14:paraId="1544FF9F" w14:textId="6377DFB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1" w:history="1">
            <w:r w:rsidRPr="005602D6">
              <w:rPr>
                <w:rStyle w:val="Hyperlink"/>
                <w:noProof/>
              </w:rPr>
              <w:t>3.7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_Toc206424241 \h </w:instrText>
            </w:r>
            <w:r w:rsidRPr="005602D6">
              <w:rPr>
                <w:noProof/>
                <w:webHidden/>
              </w:rPr>
            </w:r>
            <w:r w:rsidRPr="005602D6">
              <w:rPr>
                <w:noProof/>
                <w:webHidden/>
              </w:rPr>
              <w:fldChar w:fldCharType="separate"/>
            </w:r>
            <w:r w:rsidRPr="005602D6">
              <w:rPr>
                <w:noProof/>
                <w:webHidden/>
              </w:rPr>
              <w:t>10</w:t>
            </w:r>
            <w:r w:rsidRPr="005602D6">
              <w:rPr>
                <w:noProof/>
                <w:webHidden/>
              </w:rPr>
              <w:fldChar w:fldCharType="end"/>
            </w:r>
          </w:hyperlink>
        </w:p>
        <w:p w14:paraId="130F22BF" w14:textId="17FACFFB"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2" w:history="1">
            <w:r w:rsidRPr="005602D6">
              <w:rPr>
                <w:rStyle w:val="Hyperlink"/>
                <w:noProof/>
              </w:rPr>
              <w:t>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Gorslaan 60, Purmerend - Installatie 799 AT 03</w:t>
            </w:r>
            <w:r w:rsidRPr="005602D6">
              <w:rPr>
                <w:noProof/>
                <w:webHidden/>
              </w:rPr>
              <w:tab/>
            </w:r>
            <w:r w:rsidRPr="005602D6">
              <w:rPr>
                <w:noProof/>
                <w:webHidden/>
              </w:rPr>
              <w:fldChar w:fldCharType="begin"/>
            </w:r>
            <w:r w:rsidRPr="005602D6">
              <w:rPr>
                <w:noProof/>
                <w:webHidden/>
              </w:rPr>
              <w:instrText xml:space="preserve"> PAGEREF _Toc206424242 \h </w:instrText>
            </w:r>
            <w:r w:rsidRPr="005602D6">
              <w:rPr>
                <w:noProof/>
                <w:webHidden/>
              </w:rPr>
            </w:r>
            <w:r w:rsidRPr="005602D6">
              <w:rPr>
                <w:noProof/>
                <w:webHidden/>
              </w:rPr>
              <w:fldChar w:fldCharType="separate"/>
            </w:r>
            <w:r w:rsidRPr="005602D6">
              <w:rPr>
                <w:noProof/>
                <w:webHidden/>
              </w:rPr>
              <w:t>11</w:t>
            </w:r>
            <w:r w:rsidRPr="005602D6">
              <w:rPr>
                <w:noProof/>
                <w:webHidden/>
              </w:rPr>
              <w:fldChar w:fldCharType="end"/>
            </w:r>
          </w:hyperlink>
        </w:p>
        <w:p w14:paraId="46B4C4C4" w14:textId="6779749F"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3" w:history="1">
            <w:r w:rsidRPr="005602D6">
              <w:rPr>
                <w:rStyle w:val="Hyperlink"/>
                <w:noProof/>
              </w:rPr>
              <w:t>4.1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_Toc206424243 \h </w:instrText>
            </w:r>
            <w:r w:rsidRPr="005602D6">
              <w:rPr>
                <w:noProof/>
                <w:webHidden/>
              </w:rPr>
            </w:r>
            <w:r w:rsidRPr="005602D6">
              <w:rPr>
                <w:noProof/>
                <w:webHidden/>
              </w:rPr>
              <w:fldChar w:fldCharType="separate"/>
            </w:r>
            <w:r w:rsidRPr="005602D6">
              <w:rPr>
                <w:noProof/>
                <w:webHidden/>
              </w:rPr>
              <w:t>11</w:t>
            </w:r>
            <w:r w:rsidRPr="005602D6">
              <w:rPr>
                <w:noProof/>
                <w:webHidden/>
              </w:rPr>
              <w:fldChar w:fldCharType="end"/>
            </w:r>
          </w:hyperlink>
        </w:p>
        <w:p w14:paraId="1FED62B4" w14:textId="5F6F63B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5" w:history="1">
            <w:r w:rsidRPr="005602D6">
              <w:rPr>
                <w:rStyle w:val="Hyperlink"/>
                <w:noProof/>
              </w:rPr>
              <w:t>4.2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_Toc206424245 \h </w:instrText>
            </w:r>
            <w:r w:rsidRPr="005602D6">
              <w:rPr>
                <w:noProof/>
                <w:webHidden/>
              </w:rPr>
            </w:r>
            <w:r w:rsidRPr="005602D6">
              <w:rPr>
                <w:noProof/>
                <w:webHidden/>
              </w:rPr>
              <w:fldChar w:fldCharType="separate"/>
            </w:r>
            <w:r w:rsidRPr="005602D6">
              <w:rPr>
                <w:noProof/>
                <w:webHidden/>
              </w:rPr>
              <w:t>11</w:t>
            </w:r>
            <w:r w:rsidRPr="005602D6">
              <w:rPr>
                <w:noProof/>
                <w:webHidden/>
              </w:rPr>
              <w:fldChar w:fldCharType="end"/>
            </w:r>
          </w:hyperlink>
        </w:p>
        <w:p w14:paraId="70F06283" w14:textId="268EAAE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6" w:history="1">
            <w:r w:rsidRPr="005602D6">
              <w:rPr>
                <w:rStyle w:val="Hyperlink"/>
                <w:noProof/>
              </w:rPr>
              <w:t>4.3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L0715 Vervangen van spreek-/luisterunit/GSM</w:t>
            </w:r>
            <w:r w:rsidRPr="005602D6">
              <w:rPr>
                <w:noProof/>
                <w:webHidden/>
              </w:rPr>
              <w:tab/>
            </w:r>
            <w:r w:rsidRPr="005602D6">
              <w:rPr>
                <w:noProof/>
                <w:webHidden/>
              </w:rPr>
              <w:fldChar w:fldCharType="begin"/>
            </w:r>
            <w:r w:rsidRPr="005602D6">
              <w:rPr>
                <w:noProof/>
                <w:webHidden/>
              </w:rPr>
              <w:instrText xml:space="preserve"> PAGEREF _Toc206424246 \h </w:instrText>
            </w:r>
            <w:r w:rsidRPr="005602D6">
              <w:rPr>
                <w:noProof/>
                <w:webHidden/>
              </w:rPr>
            </w:r>
            <w:r w:rsidRPr="005602D6">
              <w:rPr>
                <w:noProof/>
                <w:webHidden/>
              </w:rPr>
              <w:fldChar w:fldCharType="separate"/>
            </w:r>
            <w:r w:rsidRPr="005602D6">
              <w:rPr>
                <w:noProof/>
                <w:webHidden/>
              </w:rPr>
              <w:t>11</w:t>
            </w:r>
            <w:r w:rsidRPr="005602D6">
              <w:rPr>
                <w:noProof/>
                <w:webHidden/>
              </w:rPr>
              <w:fldChar w:fldCharType="end"/>
            </w:r>
          </w:hyperlink>
        </w:p>
        <w:p w14:paraId="51003499" w14:textId="198626D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7" w:history="1">
            <w:r w:rsidRPr="005602D6">
              <w:rPr>
                <w:rStyle w:val="Hyperlink"/>
                <w:noProof/>
              </w:rPr>
              <w:t>4.4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_Toc206424247 \h </w:instrText>
            </w:r>
            <w:r w:rsidRPr="005602D6">
              <w:rPr>
                <w:noProof/>
                <w:webHidden/>
              </w:rPr>
            </w:r>
            <w:r w:rsidRPr="005602D6">
              <w:rPr>
                <w:noProof/>
                <w:webHidden/>
              </w:rPr>
              <w:fldChar w:fldCharType="separate"/>
            </w:r>
            <w:r w:rsidRPr="005602D6">
              <w:rPr>
                <w:noProof/>
                <w:webHidden/>
              </w:rPr>
              <w:t>11</w:t>
            </w:r>
            <w:r w:rsidRPr="005602D6">
              <w:rPr>
                <w:noProof/>
                <w:webHidden/>
              </w:rPr>
              <w:fldChar w:fldCharType="end"/>
            </w:r>
          </w:hyperlink>
        </w:p>
        <w:p w14:paraId="0FEEB8E9" w14:textId="75D1933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8" w:history="1">
            <w:r w:rsidRPr="005602D6">
              <w:rPr>
                <w:rStyle w:val="Hyperlink"/>
                <w:noProof/>
              </w:rPr>
              <w:t>4.5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Vervangen van de sensorlijst/detectielijst van de cabinedeur</w:t>
            </w:r>
            <w:r w:rsidRPr="005602D6">
              <w:rPr>
                <w:noProof/>
                <w:webHidden/>
              </w:rPr>
              <w:tab/>
            </w:r>
            <w:r w:rsidRPr="005602D6">
              <w:rPr>
                <w:noProof/>
                <w:webHidden/>
              </w:rPr>
              <w:fldChar w:fldCharType="begin"/>
            </w:r>
            <w:r w:rsidRPr="005602D6">
              <w:rPr>
                <w:noProof/>
                <w:webHidden/>
              </w:rPr>
              <w:instrText xml:space="preserve"> PAGEREF _Toc206424248 \h </w:instrText>
            </w:r>
            <w:r w:rsidRPr="005602D6">
              <w:rPr>
                <w:noProof/>
                <w:webHidden/>
              </w:rPr>
            </w:r>
            <w:r w:rsidRPr="005602D6">
              <w:rPr>
                <w:noProof/>
                <w:webHidden/>
              </w:rPr>
              <w:fldChar w:fldCharType="separate"/>
            </w:r>
            <w:r w:rsidRPr="005602D6">
              <w:rPr>
                <w:noProof/>
                <w:webHidden/>
              </w:rPr>
              <w:t>12</w:t>
            </w:r>
            <w:r w:rsidRPr="005602D6">
              <w:rPr>
                <w:noProof/>
                <w:webHidden/>
              </w:rPr>
              <w:fldChar w:fldCharType="end"/>
            </w:r>
          </w:hyperlink>
        </w:p>
        <w:p w14:paraId="543888A0" w14:textId="5EE1F7B1"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49" w:history="1">
            <w:r w:rsidRPr="005602D6">
              <w:rPr>
                <w:rStyle w:val="Hyperlink"/>
                <w:noProof/>
              </w:rPr>
              <w:t>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Gorslaan 60, Purmerend - Installatie 799 AT 04</w:t>
            </w:r>
            <w:r w:rsidRPr="005602D6">
              <w:rPr>
                <w:noProof/>
                <w:webHidden/>
              </w:rPr>
              <w:tab/>
            </w:r>
            <w:r w:rsidRPr="005602D6">
              <w:rPr>
                <w:noProof/>
                <w:webHidden/>
              </w:rPr>
              <w:fldChar w:fldCharType="begin"/>
            </w:r>
            <w:r w:rsidRPr="005602D6">
              <w:rPr>
                <w:noProof/>
                <w:webHidden/>
              </w:rPr>
              <w:instrText xml:space="preserve"> PAGEREF _Toc206424249 \h </w:instrText>
            </w:r>
            <w:r w:rsidRPr="005602D6">
              <w:rPr>
                <w:noProof/>
                <w:webHidden/>
              </w:rPr>
            </w:r>
            <w:r w:rsidRPr="005602D6">
              <w:rPr>
                <w:noProof/>
                <w:webHidden/>
              </w:rPr>
              <w:fldChar w:fldCharType="separate"/>
            </w:r>
            <w:r w:rsidRPr="005602D6">
              <w:rPr>
                <w:noProof/>
                <w:webHidden/>
              </w:rPr>
              <w:t>13</w:t>
            </w:r>
            <w:r w:rsidRPr="005602D6">
              <w:rPr>
                <w:noProof/>
                <w:webHidden/>
              </w:rPr>
              <w:fldChar w:fldCharType="end"/>
            </w:r>
          </w:hyperlink>
        </w:p>
        <w:p w14:paraId="17DE54FE" w14:textId="6EFE07E0"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0" w:history="1">
            <w:r w:rsidRPr="005602D6">
              <w:rPr>
                <w:rStyle w:val="Hyperlink"/>
                <w:noProof/>
              </w:rPr>
              <w:t>5.1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_Toc206424250 \h </w:instrText>
            </w:r>
            <w:r w:rsidRPr="005602D6">
              <w:rPr>
                <w:noProof/>
                <w:webHidden/>
              </w:rPr>
            </w:r>
            <w:r w:rsidRPr="005602D6">
              <w:rPr>
                <w:noProof/>
                <w:webHidden/>
              </w:rPr>
              <w:fldChar w:fldCharType="separate"/>
            </w:r>
            <w:r w:rsidRPr="005602D6">
              <w:rPr>
                <w:noProof/>
                <w:webHidden/>
              </w:rPr>
              <w:t>13</w:t>
            </w:r>
            <w:r w:rsidRPr="005602D6">
              <w:rPr>
                <w:noProof/>
                <w:webHidden/>
              </w:rPr>
              <w:fldChar w:fldCharType="end"/>
            </w:r>
          </w:hyperlink>
        </w:p>
        <w:p w14:paraId="476F5935" w14:textId="4972422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2" w:history="1">
            <w:r w:rsidRPr="005602D6">
              <w:rPr>
                <w:rStyle w:val="Hyperlink"/>
                <w:noProof/>
              </w:rPr>
              <w:t>5.2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_Toc206424252 \h </w:instrText>
            </w:r>
            <w:r w:rsidRPr="005602D6">
              <w:rPr>
                <w:noProof/>
                <w:webHidden/>
              </w:rPr>
            </w:r>
            <w:r w:rsidRPr="005602D6">
              <w:rPr>
                <w:noProof/>
                <w:webHidden/>
              </w:rPr>
              <w:fldChar w:fldCharType="separate"/>
            </w:r>
            <w:r w:rsidRPr="005602D6">
              <w:rPr>
                <w:noProof/>
                <w:webHidden/>
              </w:rPr>
              <w:t>13</w:t>
            </w:r>
            <w:r w:rsidRPr="005602D6">
              <w:rPr>
                <w:noProof/>
                <w:webHidden/>
              </w:rPr>
              <w:fldChar w:fldCharType="end"/>
            </w:r>
          </w:hyperlink>
        </w:p>
        <w:p w14:paraId="15BE244B" w14:textId="6BE9E4B8"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3" w:history="1">
            <w:r w:rsidRPr="005602D6">
              <w:rPr>
                <w:rStyle w:val="Hyperlink"/>
                <w:noProof/>
              </w:rPr>
              <w:t>5.3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L0715 Vervangen van spreek-/luisterunit/GSM</w:t>
            </w:r>
            <w:r w:rsidRPr="005602D6">
              <w:rPr>
                <w:noProof/>
                <w:webHidden/>
              </w:rPr>
              <w:tab/>
            </w:r>
            <w:r w:rsidRPr="005602D6">
              <w:rPr>
                <w:noProof/>
                <w:webHidden/>
              </w:rPr>
              <w:fldChar w:fldCharType="begin"/>
            </w:r>
            <w:r w:rsidRPr="005602D6">
              <w:rPr>
                <w:noProof/>
                <w:webHidden/>
              </w:rPr>
              <w:instrText xml:space="preserve"> PAGEREF _Toc206424253 \h </w:instrText>
            </w:r>
            <w:r w:rsidRPr="005602D6">
              <w:rPr>
                <w:noProof/>
                <w:webHidden/>
              </w:rPr>
            </w:r>
            <w:r w:rsidRPr="005602D6">
              <w:rPr>
                <w:noProof/>
                <w:webHidden/>
              </w:rPr>
              <w:fldChar w:fldCharType="separate"/>
            </w:r>
            <w:r w:rsidRPr="005602D6">
              <w:rPr>
                <w:noProof/>
                <w:webHidden/>
              </w:rPr>
              <w:t>13</w:t>
            </w:r>
            <w:r w:rsidRPr="005602D6">
              <w:rPr>
                <w:noProof/>
                <w:webHidden/>
              </w:rPr>
              <w:fldChar w:fldCharType="end"/>
            </w:r>
          </w:hyperlink>
        </w:p>
        <w:p w14:paraId="3A830326" w14:textId="7F7F8C98"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4" w:history="1">
            <w:r w:rsidRPr="005602D6">
              <w:rPr>
                <w:rStyle w:val="Hyperlink"/>
                <w:noProof/>
              </w:rPr>
              <w:t>5.4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_Toc206424254 \h </w:instrText>
            </w:r>
            <w:r w:rsidRPr="005602D6">
              <w:rPr>
                <w:noProof/>
                <w:webHidden/>
              </w:rPr>
            </w:r>
            <w:r w:rsidRPr="005602D6">
              <w:rPr>
                <w:noProof/>
                <w:webHidden/>
              </w:rPr>
              <w:fldChar w:fldCharType="separate"/>
            </w:r>
            <w:r w:rsidRPr="005602D6">
              <w:rPr>
                <w:noProof/>
                <w:webHidden/>
              </w:rPr>
              <w:t>13</w:t>
            </w:r>
            <w:r w:rsidRPr="005602D6">
              <w:rPr>
                <w:noProof/>
                <w:webHidden/>
              </w:rPr>
              <w:fldChar w:fldCharType="end"/>
            </w:r>
          </w:hyperlink>
        </w:p>
        <w:p w14:paraId="4F1CA198" w14:textId="7D727738"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5" w:history="1">
            <w:r w:rsidRPr="005602D6">
              <w:rPr>
                <w:rStyle w:val="Hyperlink"/>
                <w:noProof/>
              </w:rPr>
              <w:t>5.5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Vervangen van de sensorlijst/detectielijst van de cabinedeur</w:t>
            </w:r>
            <w:r w:rsidRPr="005602D6">
              <w:rPr>
                <w:noProof/>
                <w:webHidden/>
              </w:rPr>
              <w:tab/>
            </w:r>
            <w:r w:rsidRPr="005602D6">
              <w:rPr>
                <w:noProof/>
                <w:webHidden/>
              </w:rPr>
              <w:fldChar w:fldCharType="begin"/>
            </w:r>
            <w:r w:rsidRPr="005602D6">
              <w:rPr>
                <w:noProof/>
                <w:webHidden/>
              </w:rPr>
              <w:instrText xml:space="preserve"> PAGEREF _Toc206424255 \h </w:instrText>
            </w:r>
            <w:r w:rsidRPr="005602D6">
              <w:rPr>
                <w:noProof/>
                <w:webHidden/>
              </w:rPr>
            </w:r>
            <w:r w:rsidRPr="005602D6">
              <w:rPr>
                <w:noProof/>
                <w:webHidden/>
              </w:rPr>
              <w:fldChar w:fldCharType="separate"/>
            </w:r>
            <w:r w:rsidRPr="005602D6">
              <w:rPr>
                <w:noProof/>
                <w:webHidden/>
              </w:rPr>
              <w:t>14</w:t>
            </w:r>
            <w:r w:rsidRPr="005602D6">
              <w:rPr>
                <w:noProof/>
                <w:webHidden/>
              </w:rPr>
              <w:fldChar w:fldCharType="end"/>
            </w:r>
          </w:hyperlink>
        </w:p>
        <w:p w14:paraId="1870276D" w14:textId="69DB1FC6"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6" w:history="1">
            <w:r w:rsidRPr="005602D6">
              <w:rPr>
                <w:rStyle w:val="Hyperlink"/>
                <w:noProof/>
              </w:rPr>
              <w:t>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Karekietpark 16-18, Purmerend - Installatie</w:t>
            </w:r>
            <w:r w:rsidRPr="005602D6">
              <w:rPr>
                <w:noProof/>
                <w:webHidden/>
              </w:rPr>
              <w:tab/>
            </w:r>
            <w:r w:rsidRPr="005602D6">
              <w:rPr>
                <w:noProof/>
                <w:webHidden/>
              </w:rPr>
              <w:fldChar w:fldCharType="begin"/>
            </w:r>
            <w:r w:rsidRPr="005602D6">
              <w:rPr>
                <w:noProof/>
                <w:webHidden/>
              </w:rPr>
              <w:instrText xml:space="preserve"> PAGEREF _Toc206424256 \h </w:instrText>
            </w:r>
            <w:r w:rsidRPr="005602D6">
              <w:rPr>
                <w:noProof/>
                <w:webHidden/>
              </w:rPr>
            </w:r>
            <w:r w:rsidRPr="005602D6">
              <w:rPr>
                <w:noProof/>
                <w:webHidden/>
              </w:rPr>
              <w:fldChar w:fldCharType="separate"/>
            </w:r>
            <w:r w:rsidRPr="005602D6">
              <w:rPr>
                <w:noProof/>
                <w:webHidden/>
              </w:rPr>
              <w:t>15</w:t>
            </w:r>
            <w:r w:rsidRPr="005602D6">
              <w:rPr>
                <w:noProof/>
                <w:webHidden/>
              </w:rPr>
              <w:fldChar w:fldCharType="end"/>
            </w:r>
          </w:hyperlink>
        </w:p>
        <w:p w14:paraId="21A546F5" w14:textId="4E15160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7" w:history="1">
            <w:r w:rsidRPr="005602D6">
              <w:rPr>
                <w:rStyle w:val="Hyperlink"/>
                <w:noProof/>
              </w:rPr>
              <w:t>6.1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_Toc206424257 \h </w:instrText>
            </w:r>
            <w:r w:rsidRPr="005602D6">
              <w:rPr>
                <w:noProof/>
                <w:webHidden/>
              </w:rPr>
            </w:r>
            <w:r w:rsidRPr="005602D6">
              <w:rPr>
                <w:noProof/>
                <w:webHidden/>
              </w:rPr>
              <w:fldChar w:fldCharType="separate"/>
            </w:r>
            <w:r w:rsidRPr="005602D6">
              <w:rPr>
                <w:noProof/>
                <w:webHidden/>
              </w:rPr>
              <w:t>15</w:t>
            </w:r>
            <w:r w:rsidRPr="005602D6">
              <w:rPr>
                <w:noProof/>
                <w:webHidden/>
              </w:rPr>
              <w:fldChar w:fldCharType="end"/>
            </w:r>
          </w:hyperlink>
        </w:p>
        <w:p w14:paraId="5C9FEDFC" w14:textId="736A4DD7"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59" w:history="1">
            <w:r w:rsidRPr="005602D6">
              <w:rPr>
                <w:rStyle w:val="Hyperlink"/>
                <w:noProof/>
              </w:rPr>
              <w:t>6.2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L0205 Vervangen van de besturing</w:t>
            </w:r>
            <w:r w:rsidRPr="005602D6">
              <w:rPr>
                <w:noProof/>
                <w:webHidden/>
              </w:rPr>
              <w:tab/>
            </w:r>
            <w:r w:rsidRPr="005602D6">
              <w:rPr>
                <w:noProof/>
                <w:webHidden/>
              </w:rPr>
              <w:fldChar w:fldCharType="begin"/>
            </w:r>
            <w:r w:rsidRPr="005602D6">
              <w:rPr>
                <w:noProof/>
                <w:webHidden/>
              </w:rPr>
              <w:instrText xml:space="preserve"> PAGEREF _Toc206424259 \h </w:instrText>
            </w:r>
            <w:r w:rsidRPr="005602D6">
              <w:rPr>
                <w:noProof/>
                <w:webHidden/>
              </w:rPr>
            </w:r>
            <w:r w:rsidRPr="005602D6">
              <w:rPr>
                <w:noProof/>
                <w:webHidden/>
              </w:rPr>
              <w:fldChar w:fldCharType="separate"/>
            </w:r>
            <w:r w:rsidRPr="005602D6">
              <w:rPr>
                <w:noProof/>
                <w:webHidden/>
              </w:rPr>
              <w:t>15</w:t>
            </w:r>
            <w:r w:rsidRPr="005602D6">
              <w:rPr>
                <w:noProof/>
                <w:webHidden/>
              </w:rPr>
              <w:fldChar w:fldCharType="end"/>
            </w:r>
          </w:hyperlink>
        </w:p>
        <w:p w14:paraId="7E79B33C" w14:textId="3DCF0DE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0" w:history="1">
            <w:r w:rsidRPr="005602D6">
              <w:rPr>
                <w:rStyle w:val="Hyperlink"/>
                <w:noProof/>
              </w:rPr>
              <w:t>6.3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L0305.1 Vervangen van de aandrijfmachine</w:t>
            </w:r>
            <w:r w:rsidRPr="005602D6">
              <w:rPr>
                <w:noProof/>
                <w:webHidden/>
              </w:rPr>
              <w:tab/>
            </w:r>
            <w:r w:rsidRPr="005602D6">
              <w:rPr>
                <w:noProof/>
                <w:webHidden/>
              </w:rPr>
              <w:fldChar w:fldCharType="begin"/>
            </w:r>
            <w:r w:rsidRPr="005602D6">
              <w:rPr>
                <w:noProof/>
                <w:webHidden/>
              </w:rPr>
              <w:instrText xml:space="preserve"> PAGEREF _Toc206424260 \h </w:instrText>
            </w:r>
            <w:r w:rsidRPr="005602D6">
              <w:rPr>
                <w:noProof/>
                <w:webHidden/>
              </w:rPr>
            </w:r>
            <w:r w:rsidRPr="005602D6">
              <w:rPr>
                <w:noProof/>
                <w:webHidden/>
              </w:rPr>
              <w:fldChar w:fldCharType="separate"/>
            </w:r>
            <w:r w:rsidRPr="005602D6">
              <w:rPr>
                <w:noProof/>
                <w:webHidden/>
              </w:rPr>
              <w:t>15</w:t>
            </w:r>
            <w:r w:rsidRPr="005602D6">
              <w:rPr>
                <w:noProof/>
                <w:webHidden/>
              </w:rPr>
              <w:fldChar w:fldCharType="end"/>
            </w:r>
          </w:hyperlink>
        </w:p>
        <w:p w14:paraId="1DDE0B12" w14:textId="0D1139E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1" w:history="1">
            <w:r w:rsidRPr="005602D6">
              <w:rPr>
                <w:rStyle w:val="Hyperlink"/>
                <w:noProof/>
              </w:rPr>
              <w:t>6.4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L0410 Vervangen van de snelheidsbegrenzer 1 op 1 (cabine)</w:t>
            </w:r>
            <w:r w:rsidRPr="005602D6">
              <w:rPr>
                <w:noProof/>
                <w:webHidden/>
              </w:rPr>
              <w:tab/>
            </w:r>
            <w:r w:rsidRPr="005602D6">
              <w:rPr>
                <w:noProof/>
                <w:webHidden/>
              </w:rPr>
              <w:fldChar w:fldCharType="begin"/>
            </w:r>
            <w:r w:rsidRPr="005602D6">
              <w:rPr>
                <w:noProof/>
                <w:webHidden/>
              </w:rPr>
              <w:instrText xml:space="preserve"> PAGEREF _Toc206424261 \h </w:instrText>
            </w:r>
            <w:r w:rsidRPr="005602D6">
              <w:rPr>
                <w:noProof/>
                <w:webHidden/>
              </w:rPr>
            </w:r>
            <w:r w:rsidRPr="005602D6">
              <w:rPr>
                <w:noProof/>
                <w:webHidden/>
              </w:rPr>
              <w:fldChar w:fldCharType="separate"/>
            </w:r>
            <w:r w:rsidRPr="005602D6">
              <w:rPr>
                <w:noProof/>
                <w:webHidden/>
              </w:rPr>
              <w:t>15</w:t>
            </w:r>
            <w:r w:rsidRPr="005602D6">
              <w:rPr>
                <w:noProof/>
                <w:webHidden/>
              </w:rPr>
              <w:fldChar w:fldCharType="end"/>
            </w:r>
          </w:hyperlink>
        </w:p>
        <w:p w14:paraId="6A5B7832" w14:textId="7209B95B"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2" w:history="1">
            <w:r w:rsidRPr="005602D6">
              <w:rPr>
                <w:rStyle w:val="Hyperlink"/>
                <w:noProof/>
              </w:rPr>
              <w:t>6.5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L0420 Vervangen van de vang (cabine)</w:t>
            </w:r>
            <w:r w:rsidRPr="005602D6">
              <w:rPr>
                <w:noProof/>
                <w:webHidden/>
              </w:rPr>
              <w:tab/>
            </w:r>
            <w:r w:rsidRPr="005602D6">
              <w:rPr>
                <w:noProof/>
                <w:webHidden/>
              </w:rPr>
              <w:fldChar w:fldCharType="begin"/>
            </w:r>
            <w:r w:rsidRPr="005602D6">
              <w:rPr>
                <w:noProof/>
                <w:webHidden/>
              </w:rPr>
              <w:instrText xml:space="preserve"> PAGEREF _Toc206424262 \h </w:instrText>
            </w:r>
            <w:r w:rsidRPr="005602D6">
              <w:rPr>
                <w:noProof/>
                <w:webHidden/>
              </w:rPr>
            </w:r>
            <w:r w:rsidRPr="005602D6">
              <w:rPr>
                <w:noProof/>
                <w:webHidden/>
              </w:rPr>
              <w:fldChar w:fldCharType="separate"/>
            </w:r>
            <w:r w:rsidRPr="005602D6">
              <w:rPr>
                <w:noProof/>
                <w:webHidden/>
              </w:rPr>
              <w:t>16</w:t>
            </w:r>
            <w:r w:rsidRPr="005602D6">
              <w:rPr>
                <w:noProof/>
                <w:webHidden/>
              </w:rPr>
              <w:fldChar w:fldCharType="end"/>
            </w:r>
          </w:hyperlink>
        </w:p>
        <w:p w14:paraId="521EFB04" w14:textId="261EF4CF"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3" w:history="1">
            <w:r w:rsidRPr="005602D6">
              <w:rPr>
                <w:rStyle w:val="Hyperlink"/>
                <w:noProof/>
              </w:rPr>
              <w:t>6.6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L0520 Vervangen van de schachttableaus</w:t>
            </w:r>
            <w:r w:rsidRPr="005602D6">
              <w:rPr>
                <w:noProof/>
                <w:webHidden/>
              </w:rPr>
              <w:tab/>
            </w:r>
            <w:r w:rsidRPr="005602D6">
              <w:rPr>
                <w:noProof/>
                <w:webHidden/>
              </w:rPr>
              <w:fldChar w:fldCharType="begin"/>
            </w:r>
            <w:r w:rsidRPr="005602D6">
              <w:rPr>
                <w:noProof/>
                <w:webHidden/>
              </w:rPr>
              <w:instrText xml:space="preserve"> PAGEREF _Toc206424263 \h </w:instrText>
            </w:r>
            <w:r w:rsidRPr="005602D6">
              <w:rPr>
                <w:noProof/>
                <w:webHidden/>
              </w:rPr>
            </w:r>
            <w:r w:rsidRPr="005602D6">
              <w:rPr>
                <w:noProof/>
                <w:webHidden/>
              </w:rPr>
              <w:fldChar w:fldCharType="separate"/>
            </w:r>
            <w:r w:rsidRPr="005602D6">
              <w:rPr>
                <w:noProof/>
                <w:webHidden/>
              </w:rPr>
              <w:t>16</w:t>
            </w:r>
            <w:r w:rsidRPr="005602D6">
              <w:rPr>
                <w:noProof/>
                <w:webHidden/>
              </w:rPr>
              <w:fldChar w:fldCharType="end"/>
            </w:r>
          </w:hyperlink>
        </w:p>
        <w:p w14:paraId="0990B507" w14:textId="50E8EF8C"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4" w:history="1">
            <w:r w:rsidRPr="005602D6">
              <w:rPr>
                <w:rStyle w:val="Hyperlink"/>
                <w:noProof/>
              </w:rPr>
              <w:t>6.7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Vervangen van de automatische schachtdeuren (standaard)</w:t>
            </w:r>
            <w:r w:rsidRPr="005602D6">
              <w:rPr>
                <w:noProof/>
                <w:webHidden/>
              </w:rPr>
              <w:tab/>
            </w:r>
            <w:r w:rsidRPr="005602D6">
              <w:rPr>
                <w:noProof/>
                <w:webHidden/>
              </w:rPr>
              <w:fldChar w:fldCharType="begin"/>
            </w:r>
            <w:r w:rsidRPr="005602D6">
              <w:rPr>
                <w:noProof/>
                <w:webHidden/>
              </w:rPr>
              <w:instrText xml:space="preserve"> PAGEREF _Toc206424264 \h </w:instrText>
            </w:r>
            <w:r w:rsidRPr="005602D6">
              <w:rPr>
                <w:noProof/>
                <w:webHidden/>
              </w:rPr>
            </w:r>
            <w:r w:rsidRPr="005602D6">
              <w:rPr>
                <w:noProof/>
                <w:webHidden/>
              </w:rPr>
              <w:fldChar w:fldCharType="separate"/>
            </w:r>
            <w:r w:rsidRPr="005602D6">
              <w:rPr>
                <w:noProof/>
                <w:webHidden/>
              </w:rPr>
              <w:t>16</w:t>
            </w:r>
            <w:r w:rsidRPr="005602D6">
              <w:rPr>
                <w:noProof/>
                <w:webHidden/>
              </w:rPr>
              <w:fldChar w:fldCharType="end"/>
            </w:r>
          </w:hyperlink>
        </w:p>
        <w:p w14:paraId="0F7D8897" w14:textId="4C460F7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5" w:history="1">
            <w:r w:rsidRPr="005602D6">
              <w:rPr>
                <w:rStyle w:val="Hyperlink"/>
                <w:noProof/>
              </w:rPr>
              <w:t>6.8</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L0710 Vervangen van de cabinebekleding</w:t>
            </w:r>
            <w:r w:rsidRPr="005602D6">
              <w:rPr>
                <w:noProof/>
                <w:webHidden/>
              </w:rPr>
              <w:tab/>
            </w:r>
            <w:r w:rsidRPr="005602D6">
              <w:rPr>
                <w:noProof/>
                <w:webHidden/>
              </w:rPr>
              <w:fldChar w:fldCharType="begin"/>
            </w:r>
            <w:r w:rsidRPr="005602D6">
              <w:rPr>
                <w:noProof/>
                <w:webHidden/>
              </w:rPr>
              <w:instrText xml:space="preserve"> PAGEREF _Toc206424265 \h </w:instrText>
            </w:r>
            <w:r w:rsidRPr="005602D6">
              <w:rPr>
                <w:noProof/>
                <w:webHidden/>
              </w:rPr>
            </w:r>
            <w:r w:rsidRPr="005602D6">
              <w:rPr>
                <w:noProof/>
                <w:webHidden/>
              </w:rPr>
              <w:fldChar w:fldCharType="separate"/>
            </w:r>
            <w:r w:rsidRPr="005602D6">
              <w:rPr>
                <w:noProof/>
                <w:webHidden/>
              </w:rPr>
              <w:t>16</w:t>
            </w:r>
            <w:r w:rsidRPr="005602D6">
              <w:rPr>
                <w:noProof/>
                <w:webHidden/>
              </w:rPr>
              <w:fldChar w:fldCharType="end"/>
            </w:r>
          </w:hyperlink>
        </w:p>
        <w:p w14:paraId="5DEDC16D" w14:textId="2C77FA8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6" w:history="1">
            <w:r w:rsidRPr="005602D6">
              <w:rPr>
                <w:rStyle w:val="Hyperlink"/>
                <w:noProof/>
              </w:rPr>
              <w:t>6.9</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L0715 Vervangen van spreek-/luisterunit/GSM</w:t>
            </w:r>
            <w:r w:rsidRPr="005602D6">
              <w:rPr>
                <w:noProof/>
                <w:webHidden/>
              </w:rPr>
              <w:tab/>
            </w:r>
            <w:r w:rsidRPr="005602D6">
              <w:rPr>
                <w:noProof/>
                <w:webHidden/>
              </w:rPr>
              <w:fldChar w:fldCharType="begin"/>
            </w:r>
            <w:r w:rsidRPr="005602D6">
              <w:rPr>
                <w:noProof/>
                <w:webHidden/>
              </w:rPr>
              <w:instrText xml:space="preserve"> PAGEREF _Toc206424266 \h </w:instrText>
            </w:r>
            <w:r w:rsidRPr="005602D6">
              <w:rPr>
                <w:noProof/>
                <w:webHidden/>
              </w:rPr>
            </w:r>
            <w:r w:rsidRPr="005602D6">
              <w:rPr>
                <w:noProof/>
                <w:webHidden/>
              </w:rPr>
              <w:fldChar w:fldCharType="separate"/>
            </w:r>
            <w:r w:rsidRPr="005602D6">
              <w:rPr>
                <w:noProof/>
                <w:webHidden/>
              </w:rPr>
              <w:t>17</w:t>
            </w:r>
            <w:r w:rsidRPr="005602D6">
              <w:rPr>
                <w:noProof/>
                <w:webHidden/>
              </w:rPr>
              <w:fldChar w:fldCharType="end"/>
            </w:r>
          </w:hyperlink>
        </w:p>
        <w:p w14:paraId="052251C3" w14:textId="3D472F88"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7" w:history="1">
            <w:r w:rsidRPr="005602D6">
              <w:rPr>
                <w:rStyle w:val="Hyperlink"/>
                <w:noProof/>
              </w:rPr>
              <w:t>6.10</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L0750 Vervangen van de cabineslofvoering</w:t>
            </w:r>
            <w:r w:rsidRPr="005602D6">
              <w:rPr>
                <w:noProof/>
                <w:webHidden/>
              </w:rPr>
              <w:tab/>
            </w:r>
            <w:r w:rsidRPr="005602D6">
              <w:rPr>
                <w:noProof/>
                <w:webHidden/>
              </w:rPr>
              <w:fldChar w:fldCharType="begin"/>
            </w:r>
            <w:r w:rsidRPr="005602D6">
              <w:rPr>
                <w:noProof/>
                <w:webHidden/>
              </w:rPr>
              <w:instrText xml:space="preserve"> PAGEREF _Toc206424267 \h </w:instrText>
            </w:r>
            <w:r w:rsidRPr="005602D6">
              <w:rPr>
                <w:noProof/>
                <w:webHidden/>
              </w:rPr>
            </w:r>
            <w:r w:rsidRPr="005602D6">
              <w:rPr>
                <w:noProof/>
                <w:webHidden/>
              </w:rPr>
              <w:fldChar w:fldCharType="separate"/>
            </w:r>
            <w:r w:rsidRPr="005602D6">
              <w:rPr>
                <w:noProof/>
                <w:webHidden/>
              </w:rPr>
              <w:t>17</w:t>
            </w:r>
            <w:r w:rsidRPr="005602D6">
              <w:rPr>
                <w:noProof/>
                <w:webHidden/>
              </w:rPr>
              <w:fldChar w:fldCharType="end"/>
            </w:r>
          </w:hyperlink>
        </w:p>
        <w:p w14:paraId="10A74D2E" w14:textId="221F85F0"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8" w:history="1">
            <w:r w:rsidRPr="005602D6">
              <w:rPr>
                <w:rStyle w:val="Hyperlink"/>
                <w:noProof/>
              </w:rPr>
              <w:t>6.11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L0760 Vervangen van het cabinetableau (standaard)</w:t>
            </w:r>
            <w:r w:rsidRPr="005602D6">
              <w:rPr>
                <w:noProof/>
                <w:webHidden/>
              </w:rPr>
              <w:tab/>
            </w:r>
            <w:r w:rsidRPr="005602D6">
              <w:rPr>
                <w:noProof/>
                <w:webHidden/>
              </w:rPr>
              <w:fldChar w:fldCharType="begin"/>
            </w:r>
            <w:r w:rsidRPr="005602D6">
              <w:rPr>
                <w:noProof/>
                <w:webHidden/>
              </w:rPr>
              <w:instrText xml:space="preserve"> PAGEREF _Toc206424268 \h </w:instrText>
            </w:r>
            <w:r w:rsidRPr="005602D6">
              <w:rPr>
                <w:noProof/>
                <w:webHidden/>
              </w:rPr>
            </w:r>
            <w:r w:rsidRPr="005602D6">
              <w:rPr>
                <w:noProof/>
                <w:webHidden/>
              </w:rPr>
              <w:fldChar w:fldCharType="separate"/>
            </w:r>
            <w:r w:rsidRPr="005602D6">
              <w:rPr>
                <w:noProof/>
                <w:webHidden/>
              </w:rPr>
              <w:t>17</w:t>
            </w:r>
            <w:r w:rsidRPr="005602D6">
              <w:rPr>
                <w:noProof/>
                <w:webHidden/>
              </w:rPr>
              <w:fldChar w:fldCharType="end"/>
            </w:r>
          </w:hyperlink>
        </w:p>
        <w:p w14:paraId="7D489F0C" w14:textId="0302D7C6"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69" w:history="1">
            <w:r w:rsidRPr="005602D6">
              <w:rPr>
                <w:rStyle w:val="Hyperlink"/>
                <w:noProof/>
              </w:rPr>
              <w:t>6.12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Vervangen van de cabinedeur(en) (standaard)</w:t>
            </w:r>
            <w:r w:rsidRPr="005602D6">
              <w:rPr>
                <w:noProof/>
                <w:webHidden/>
              </w:rPr>
              <w:tab/>
            </w:r>
            <w:r w:rsidRPr="005602D6">
              <w:rPr>
                <w:noProof/>
                <w:webHidden/>
              </w:rPr>
              <w:fldChar w:fldCharType="begin"/>
            </w:r>
            <w:r w:rsidRPr="005602D6">
              <w:rPr>
                <w:noProof/>
                <w:webHidden/>
              </w:rPr>
              <w:instrText xml:space="preserve"> PAGEREF _Toc206424269 \h </w:instrText>
            </w:r>
            <w:r w:rsidRPr="005602D6">
              <w:rPr>
                <w:noProof/>
                <w:webHidden/>
              </w:rPr>
            </w:r>
            <w:r w:rsidRPr="005602D6">
              <w:rPr>
                <w:noProof/>
                <w:webHidden/>
              </w:rPr>
              <w:fldChar w:fldCharType="separate"/>
            </w:r>
            <w:r w:rsidRPr="005602D6">
              <w:rPr>
                <w:noProof/>
                <w:webHidden/>
              </w:rPr>
              <w:t>17</w:t>
            </w:r>
            <w:r w:rsidRPr="005602D6">
              <w:rPr>
                <w:noProof/>
                <w:webHidden/>
              </w:rPr>
              <w:fldChar w:fldCharType="end"/>
            </w:r>
          </w:hyperlink>
        </w:p>
        <w:p w14:paraId="660A782F" w14:textId="23B5EC44"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0" w:history="1">
            <w:r w:rsidRPr="005602D6">
              <w:rPr>
                <w:rStyle w:val="Hyperlink"/>
                <w:noProof/>
              </w:rPr>
              <w:t>6.13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_Toc206424270 \h </w:instrText>
            </w:r>
            <w:r w:rsidRPr="005602D6">
              <w:rPr>
                <w:noProof/>
                <w:webHidden/>
              </w:rPr>
            </w:r>
            <w:r w:rsidRPr="005602D6">
              <w:rPr>
                <w:noProof/>
                <w:webHidden/>
              </w:rPr>
              <w:fldChar w:fldCharType="separate"/>
            </w:r>
            <w:r w:rsidRPr="005602D6">
              <w:rPr>
                <w:noProof/>
                <w:webHidden/>
              </w:rPr>
              <w:t>17</w:t>
            </w:r>
            <w:r w:rsidRPr="005602D6">
              <w:rPr>
                <w:noProof/>
                <w:webHidden/>
              </w:rPr>
              <w:fldChar w:fldCharType="end"/>
            </w:r>
          </w:hyperlink>
        </w:p>
        <w:p w14:paraId="3AB18169" w14:textId="48EF4C9C"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1" w:history="1">
            <w:r w:rsidRPr="005602D6">
              <w:rPr>
                <w:rStyle w:val="Hyperlink"/>
                <w:noProof/>
              </w:rPr>
              <w:t>6.14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L1030 Vervangen van de verende stuitingen van het tegengewicht</w:t>
            </w:r>
            <w:r w:rsidRPr="005602D6">
              <w:rPr>
                <w:noProof/>
                <w:webHidden/>
              </w:rPr>
              <w:tab/>
            </w:r>
            <w:r w:rsidRPr="005602D6">
              <w:rPr>
                <w:noProof/>
                <w:webHidden/>
              </w:rPr>
              <w:fldChar w:fldCharType="begin"/>
            </w:r>
            <w:r w:rsidRPr="005602D6">
              <w:rPr>
                <w:noProof/>
                <w:webHidden/>
              </w:rPr>
              <w:instrText xml:space="preserve"> PAGEREF _Toc206424271 \h </w:instrText>
            </w:r>
            <w:r w:rsidRPr="005602D6">
              <w:rPr>
                <w:noProof/>
                <w:webHidden/>
              </w:rPr>
            </w:r>
            <w:r w:rsidRPr="005602D6">
              <w:rPr>
                <w:noProof/>
                <w:webHidden/>
              </w:rPr>
              <w:fldChar w:fldCharType="separate"/>
            </w:r>
            <w:r w:rsidRPr="005602D6">
              <w:rPr>
                <w:noProof/>
                <w:webHidden/>
              </w:rPr>
              <w:t>18</w:t>
            </w:r>
            <w:r w:rsidRPr="005602D6">
              <w:rPr>
                <w:noProof/>
                <w:webHidden/>
              </w:rPr>
              <w:fldChar w:fldCharType="end"/>
            </w:r>
          </w:hyperlink>
        </w:p>
        <w:p w14:paraId="46BE66EC" w14:textId="7C907DFD"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2" w:history="1">
            <w:r w:rsidRPr="005602D6">
              <w:rPr>
                <w:rStyle w:val="Hyperlink"/>
                <w:noProof/>
              </w:rPr>
              <w:t>6.15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L1046 Vervangen van de slofvoeringen van het tegengewicht</w:t>
            </w:r>
            <w:r w:rsidRPr="005602D6">
              <w:rPr>
                <w:noProof/>
                <w:webHidden/>
              </w:rPr>
              <w:tab/>
            </w:r>
            <w:r w:rsidRPr="005602D6">
              <w:rPr>
                <w:noProof/>
                <w:webHidden/>
              </w:rPr>
              <w:fldChar w:fldCharType="begin"/>
            </w:r>
            <w:r w:rsidRPr="005602D6">
              <w:rPr>
                <w:noProof/>
                <w:webHidden/>
              </w:rPr>
              <w:instrText xml:space="preserve"> PAGEREF _Toc206424272 \h </w:instrText>
            </w:r>
            <w:r w:rsidRPr="005602D6">
              <w:rPr>
                <w:noProof/>
                <w:webHidden/>
              </w:rPr>
            </w:r>
            <w:r w:rsidRPr="005602D6">
              <w:rPr>
                <w:noProof/>
                <w:webHidden/>
              </w:rPr>
              <w:fldChar w:fldCharType="separate"/>
            </w:r>
            <w:r w:rsidRPr="005602D6">
              <w:rPr>
                <w:noProof/>
                <w:webHidden/>
              </w:rPr>
              <w:t>18</w:t>
            </w:r>
            <w:r w:rsidRPr="005602D6">
              <w:rPr>
                <w:noProof/>
                <w:webHidden/>
              </w:rPr>
              <w:fldChar w:fldCharType="end"/>
            </w:r>
          </w:hyperlink>
        </w:p>
        <w:p w14:paraId="117F340B" w14:textId="47ED7285"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3" w:history="1">
            <w:r w:rsidRPr="005602D6">
              <w:rPr>
                <w:rStyle w:val="Hyperlink"/>
                <w:noProof/>
              </w:rPr>
              <w:t>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Van IJsendijkstraat 148, Purmerend - Installatie 799 BT 01</w:t>
            </w:r>
            <w:r w:rsidRPr="005602D6">
              <w:rPr>
                <w:noProof/>
                <w:webHidden/>
              </w:rPr>
              <w:tab/>
            </w:r>
            <w:r w:rsidRPr="005602D6">
              <w:rPr>
                <w:noProof/>
                <w:webHidden/>
              </w:rPr>
              <w:fldChar w:fldCharType="begin"/>
            </w:r>
            <w:r w:rsidRPr="005602D6">
              <w:rPr>
                <w:noProof/>
                <w:webHidden/>
              </w:rPr>
              <w:instrText xml:space="preserve"> PAGEREF _Toc206424273 \h </w:instrText>
            </w:r>
            <w:r w:rsidRPr="005602D6">
              <w:rPr>
                <w:noProof/>
                <w:webHidden/>
              </w:rPr>
            </w:r>
            <w:r w:rsidRPr="005602D6">
              <w:rPr>
                <w:noProof/>
                <w:webHidden/>
              </w:rPr>
              <w:fldChar w:fldCharType="separate"/>
            </w:r>
            <w:r w:rsidRPr="005602D6">
              <w:rPr>
                <w:noProof/>
                <w:webHidden/>
              </w:rPr>
              <w:t>19</w:t>
            </w:r>
            <w:r w:rsidRPr="005602D6">
              <w:rPr>
                <w:noProof/>
                <w:webHidden/>
              </w:rPr>
              <w:fldChar w:fldCharType="end"/>
            </w:r>
          </w:hyperlink>
        </w:p>
        <w:p w14:paraId="57FC4856" w14:textId="2A188520"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4" w:history="1">
            <w:r w:rsidRPr="005602D6">
              <w:rPr>
                <w:rStyle w:val="Hyperlink"/>
                <w:noProof/>
              </w:rPr>
              <w:t>7.1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_Toc206424274 \h </w:instrText>
            </w:r>
            <w:r w:rsidRPr="005602D6">
              <w:rPr>
                <w:noProof/>
                <w:webHidden/>
              </w:rPr>
            </w:r>
            <w:r w:rsidRPr="005602D6">
              <w:rPr>
                <w:noProof/>
                <w:webHidden/>
              </w:rPr>
              <w:fldChar w:fldCharType="separate"/>
            </w:r>
            <w:r w:rsidRPr="005602D6">
              <w:rPr>
                <w:noProof/>
                <w:webHidden/>
              </w:rPr>
              <w:t>19</w:t>
            </w:r>
            <w:r w:rsidRPr="005602D6">
              <w:rPr>
                <w:noProof/>
                <w:webHidden/>
              </w:rPr>
              <w:fldChar w:fldCharType="end"/>
            </w:r>
          </w:hyperlink>
        </w:p>
        <w:p w14:paraId="046FE9E1" w14:textId="6E7A674D"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6" w:history="1">
            <w:r w:rsidRPr="005602D6">
              <w:rPr>
                <w:rStyle w:val="Hyperlink"/>
                <w:noProof/>
              </w:rPr>
              <w:t>7.2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L0205 Vervangen van de besturing</w:t>
            </w:r>
            <w:r w:rsidRPr="005602D6">
              <w:rPr>
                <w:noProof/>
                <w:webHidden/>
              </w:rPr>
              <w:tab/>
            </w:r>
            <w:r w:rsidRPr="005602D6">
              <w:rPr>
                <w:noProof/>
                <w:webHidden/>
              </w:rPr>
              <w:fldChar w:fldCharType="begin"/>
            </w:r>
            <w:r w:rsidRPr="005602D6">
              <w:rPr>
                <w:noProof/>
                <w:webHidden/>
              </w:rPr>
              <w:instrText xml:space="preserve"> PAGEREF _Toc206424276 \h </w:instrText>
            </w:r>
            <w:r w:rsidRPr="005602D6">
              <w:rPr>
                <w:noProof/>
                <w:webHidden/>
              </w:rPr>
            </w:r>
            <w:r w:rsidRPr="005602D6">
              <w:rPr>
                <w:noProof/>
                <w:webHidden/>
              </w:rPr>
              <w:fldChar w:fldCharType="separate"/>
            </w:r>
            <w:r w:rsidRPr="005602D6">
              <w:rPr>
                <w:noProof/>
                <w:webHidden/>
              </w:rPr>
              <w:t>19</w:t>
            </w:r>
            <w:r w:rsidRPr="005602D6">
              <w:rPr>
                <w:noProof/>
                <w:webHidden/>
              </w:rPr>
              <w:fldChar w:fldCharType="end"/>
            </w:r>
          </w:hyperlink>
        </w:p>
        <w:p w14:paraId="546C2006" w14:textId="0A1BAE1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7" w:history="1">
            <w:r w:rsidRPr="005602D6">
              <w:rPr>
                <w:rStyle w:val="Hyperlink"/>
                <w:noProof/>
              </w:rPr>
              <w:t>7.3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L0410 Vervangen van de snelheidsbegrenzer 1 op 1 (cabine)</w:t>
            </w:r>
            <w:r w:rsidRPr="005602D6">
              <w:rPr>
                <w:noProof/>
                <w:webHidden/>
              </w:rPr>
              <w:tab/>
            </w:r>
            <w:r w:rsidRPr="005602D6">
              <w:rPr>
                <w:noProof/>
                <w:webHidden/>
              </w:rPr>
              <w:fldChar w:fldCharType="begin"/>
            </w:r>
            <w:r w:rsidRPr="005602D6">
              <w:rPr>
                <w:noProof/>
                <w:webHidden/>
              </w:rPr>
              <w:instrText xml:space="preserve"> PAGEREF _Toc206424277 \h </w:instrText>
            </w:r>
            <w:r w:rsidRPr="005602D6">
              <w:rPr>
                <w:noProof/>
                <w:webHidden/>
              </w:rPr>
            </w:r>
            <w:r w:rsidRPr="005602D6">
              <w:rPr>
                <w:noProof/>
                <w:webHidden/>
              </w:rPr>
              <w:fldChar w:fldCharType="separate"/>
            </w:r>
            <w:r w:rsidRPr="005602D6">
              <w:rPr>
                <w:noProof/>
                <w:webHidden/>
              </w:rPr>
              <w:t>19</w:t>
            </w:r>
            <w:r w:rsidRPr="005602D6">
              <w:rPr>
                <w:noProof/>
                <w:webHidden/>
              </w:rPr>
              <w:fldChar w:fldCharType="end"/>
            </w:r>
          </w:hyperlink>
        </w:p>
        <w:p w14:paraId="5315645D" w14:textId="659169F3"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8" w:history="1">
            <w:r w:rsidRPr="005602D6">
              <w:rPr>
                <w:rStyle w:val="Hyperlink"/>
                <w:noProof/>
              </w:rPr>
              <w:t>7.4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L0420 Vervangen van de vang (cabine)</w:t>
            </w:r>
            <w:r w:rsidRPr="005602D6">
              <w:rPr>
                <w:noProof/>
                <w:webHidden/>
              </w:rPr>
              <w:tab/>
            </w:r>
            <w:r w:rsidRPr="005602D6">
              <w:rPr>
                <w:noProof/>
                <w:webHidden/>
              </w:rPr>
              <w:fldChar w:fldCharType="begin"/>
            </w:r>
            <w:r w:rsidRPr="005602D6">
              <w:rPr>
                <w:noProof/>
                <w:webHidden/>
              </w:rPr>
              <w:instrText xml:space="preserve"> PAGEREF _Toc206424278 \h </w:instrText>
            </w:r>
            <w:r w:rsidRPr="005602D6">
              <w:rPr>
                <w:noProof/>
                <w:webHidden/>
              </w:rPr>
            </w:r>
            <w:r w:rsidRPr="005602D6">
              <w:rPr>
                <w:noProof/>
                <w:webHidden/>
              </w:rPr>
              <w:fldChar w:fldCharType="separate"/>
            </w:r>
            <w:r w:rsidRPr="005602D6">
              <w:rPr>
                <w:noProof/>
                <w:webHidden/>
              </w:rPr>
              <w:t>19</w:t>
            </w:r>
            <w:r w:rsidRPr="005602D6">
              <w:rPr>
                <w:noProof/>
                <w:webHidden/>
              </w:rPr>
              <w:fldChar w:fldCharType="end"/>
            </w:r>
          </w:hyperlink>
        </w:p>
        <w:p w14:paraId="76B829FC" w14:textId="3DED47F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79" w:history="1">
            <w:r w:rsidRPr="005602D6">
              <w:rPr>
                <w:rStyle w:val="Hyperlink"/>
                <w:noProof/>
              </w:rPr>
              <w:t>7.5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L0520 Vervangen van de schachttableaus</w:t>
            </w:r>
            <w:r w:rsidRPr="005602D6">
              <w:rPr>
                <w:noProof/>
                <w:webHidden/>
              </w:rPr>
              <w:tab/>
            </w:r>
            <w:r w:rsidRPr="005602D6">
              <w:rPr>
                <w:noProof/>
                <w:webHidden/>
              </w:rPr>
              <w:fldChar w:fldCharType="begin"/>
            </w:r>
            <w:r w:rsidRPr="005602D6">
              <w:rPr>
                <w:noProof/>
                <w:webHidden/>
              </w:rPr>
              <w:instrText xml:space="preserve"> PAGEREF _Toc206424279 \h </w:instrText>
            </w:r>
            <w:r w:rsidRPr="005602D6">
              <w:rPr>
                <w:noProof/>
                <w:webHidden/>
              </w:rPr>
            </w:r>
            <w:r w:rsidRPr="005602D6">
              <w:rPr>
                <w:noProof/>
                <w:webHidden/>
              </w:rPr>
              <w:fldChar w:fldCharType="separate"/>
            </w:r>
            <w:r w:rsidRPr="005602D6">
              <w:rPr>
                <w:noProof/>
                <w:webHidden/>
              </w:rPr>
              <w:t>20</w:t>
            </w:r>
            <w:r w:rsidRPr="005602D6">
              <w:rPr>
                <w:noProof/>
                <w:webHidden/>
              </w:rPr>
              <w:fldChar w:fldCharType="end"/>
            </w:r>
          </w:hyperlink>
        </w:p>
        <w:p w14:paraId="122F9F76" w14:textId="4F579E7A"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0" w:history="1">
            <w:r w:rsidRPr="005602D6">
              <w:rPr>
                <w:rStyle w:val="Hyperlink"/>
                <w:noProof/>
              </w:rPr>
              <w:t>7.6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_Toc206424280 \h </w:instrText>
            </w:r>
            <w:r w:rsidRPr="005602D6">
              <w:rPr>
                <w:noProof/>
                <w:webHidden/>
              </w:rPr>
            </w:r>
            <w:r w:rsidRPr="005602D6">
              <w:rPr>
                <w:noProof/>
                <w:webHidden/>
              </w:rPr>
              <w:fldChar w:fldCharType="separate"/>
            </w:r>
            <w:r w:rsidRPr="005602D6">
              <w:rPr>
                <w:noProof/>
                <w:webHidden/>
              </w:rPr>
              <w:t>20</w:t>
            </w:r>
            <w:r w:rsidRPr="005602D6">
              <w:rPr>
                <w:noProof/>
                <w:webHidden/>
              </w:rPr>
              <w:fldChar w:fldCharType="end"/>
            </w:r>
          </w:hyperlink>
        </w:p>
        <w:p w14:paraId="48052F88" w14:textId="71D6BEF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1" w:history="1">
            <w:r w:rsidRPr="005602D6">
              <w:rPr>
                <w:rStyle w:val="Hyperlink"/>
                <w:noProof/>
              </w:rPr>
              <w:t>7.7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L0760 Vervangen van het cabinetableau (standaard)</w:t>
            </w:r>
            <w:r w:rsidRPr="005602D6">
              <w:rPr>
                <w:noProof/>
                <w:webHidden/>
              </w:rPr>
              <w:tab/>
            </w:r>
            <w:r w:rsidRPr="005602D6">
              <w:rPr>
                <w:noProof/>
                <w:webHidden/>
              </w:rPr>
              <w:fldChar w:fldCharType="begin"/>
            </w:r>
            <w:r w:rsidRPr="005602D6">
              <w:rPr>
                <w:noProof/>
                <w:webHidden/>
              </w:rPr>
              <w:instrText xml:space="preserve"> PAGEREF _Toc206424281 \h </w:instrText>
            </w:r>
            <w:r w:rsidRPr="005602D6">
              <w:rPr>
                <w:noProof/>
                <w:webHidden/>
              </w:rPr>
            </w:r>
            <w:r w:rsidRPr="005602D6">
              <w:rPr>
                <w:noProof/>
                <w:webHidden/>
              </w:rPr>
              <w:fldChar w:fldCharType="separate"/>
            </w:r>
            <w:r w:rsidRPr="005602D6">
              <w:rPr>
                <w:noProof/>
                <w:webHidden/>
              </w:rPr>
              <w:t>20</w:t>
            </w:r>
            <w:r w:rsidRPr="005602D6">
              <w:rPr>
                <w:noProof/>
                <w:webHidden/>
              </w:rPr>
              <w:fldChar w:fldCharType="end"/>
            </w:r>
          </w:hyperlink>
        </w:p>
        <w:p w14:paraId="09FD610E" w14:textId="017BDBBE"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2" w:history="1">
            <w:r w:rsidRPr="005602D6">
              <w:rPr>
                <w:rStyle w:val="Hyperlink"/>
                <w:noProof/>
              </w:rPr>
              <w:t>7.8</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_Toc206424282 \h </w:instrText>
            </w:r>
            <w:r w:rsidRPr="005602D6">
              <w:rPr>
                <w:noProof/>
                <w:webHidden/>
              </w:rPr>
            </w:r>
            <w:r w:rsidRPr="005602D6">
              <w:rPr>
                <w:noProof/>
                <w:webHidden/>
              </w:rPr>
              <w:fldChar w:fldCharType="separate"/>
            </w:r>
            <w:r w:rsidRPr="005602D6">
              <w:rPr>
                <w:noProof/>
                <w:webHidden/>
              </w:rPr>
              <w:t>21</w:t>
            </w:r>
            <w:r w:rsidRPr="005602D6">
              <w:rPr>
                <w:noProof/>
                <w:webHidden/>
              </w:rPr>
              <w:fldChar w:fldCharType="end"/>
            </w:r>
          </w:hyperlink>
        </w:p>
        <w:p w14:paraId="58811819" w14:textId="15711057"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3" w:history="1">
            <w:r w:rsidRPr="005602D6">
              <w:rPr>
                <w:rStyle w:val="Hyperlink"/>
                <w:noProof/>
              </w:rPr>
              <w:t>7.9</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L0806 Vervangen van de cabinedeuraandrijving</w:t>
            </w:r>
            <w:r w:rsidRPr="005602D6">
              <w:rPr>
                <w:noProof/>
                <w:webHidden/>
              </w:rPr>
              <w:tab/>
            </w:r>
            <w:r w:rsidRPr="005602D6">
              <w:rPr>
                <w:noProof/>
                <w:webHidden/>
              </w:rPr>
              <w:fldChar w:fldCharType="begin"/>
            </w:r>
            <w:r w:rsidRPr="005602D6">
              <w:rPr>
                <w:noProof/>
                <w:webHidden/>
              </w:rPr>
              <w:instrText xml:space="preserve"> PAGEREF _Toc206424283 \h </w:instrText>
            </w:r>
            <w:r w:rsidRPr="005602D6">
              <w:rPr>
                <w:noProof/>
                <w:webHidden/>
              </w:rPr>
            </w:r>
            <w:r w:rsidRPr="005602D6">
              <w:rPr>
                <w:noProof/>
                <w:webHidden/>
              </w:rPr>
              <w:fldChar w:fldCharType="separate"/>
            </w:r>
            <w:r w:rsidRPr="005602D6">
              <w:rPr>
                <w:noProof/>
                <w:webHidden/>
              </w:rPr>
              <w:t>21</w:t>
            </w:r>
            <w:r w:rsidRPr="005602D6">
              <w:rPr>
                <w:noProof/>
                <w:webHidden/>
              </w:rPr>
              <w:fldChar w:fldCharType="end"/>
            </w:r>
          </w:hyperlink>
        </w:p>
        <w:p w14:paraId="6B8651E5" w14:textId="05844F6D"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4" w:history="1">
            <w:r w:rsidRPr="005602D6">
              <w:rPr>
                <w:rStyle w:val="Hyperlink"/>
                <w:noProof/>
              </w:rPr>
              <w:t>7.10</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Vervangen van de sensorlijst/detectielijst van de cabinedeur</w:t>
            </w:r>
            <w:r w:rsidRPr="005602D6">
              <w:rPr>
                <w:noProof/>
                <w:webHidden/>
              </w:rPr>
              <w:tab/>
            </w:r>
            <w:r w:rsidRPr="005602D6">
              <w:rPr>
                <w:noProof/>
                <w:webHidden/>
              </w:rPr>
              <w:fldChar w:fldCharType="begin"/>
            </w:r>
            <w:r w:rsidRPr="005602D6">
              <w:rPr>
                <w:noProof/>
                <w:webHidden/>
              </w:rPr>
              <w:instrText xml:space="preserve"> PAGEREF _Toc206424284 \h </w:instrText>
            </w:r>
            <w:r w:rsidRPr="005602D6">
              <w:rPr>
                <w:noProof/>
                <w:webHidden/>
              </w:rPr>
            </w:r>
            <w:r w:rsidRPr="005602D6">
              <w:rPr>
                <w:noProof/>
                <w:webHidden/>
              </w:rPr>
              <w:fldChar w:fldCharType="separate"/>
            </w:r>
            <w:r w:rsidRPr="005602D6">
              <w:rPr>
                <w:noProof/>
                <w:webHidden/>
              </w:rPr>
              <w:t>21</w:t>
            </w:r>
            <w:r w:rsidRPr="005602D6">
              <w:rPr>
                <w:noProof/>
                <w:webHidden/>
              </w:rPr>
              <w:fldChar w:fldCharType="end"/>
            </w:r>
          </w:hyperlink>
        </w:p>
        <w:p w14:paraId="1B009DBA" w14:textId="3ADA4779"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5" w:history="1">
            <w:r w:rsidRPr="005602D6">
              <w:rPr>
                <w:rStyle w:val="Hyperlink"/>
                <w:noProof/>
              </w:rPr>
              <w:t>7.11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_Toc206424285 \h </w:instrText>
            </w:r>
            <w:r w:rsidRPr="005602D6">
              <w:rPr>
                <w:noProof/>
                <w:webHidden/>
              </w:rPr>
            </w:r>
            <w:r w:rsidRPr="005602D6">
              <w:rPr>
                <w:noProof/>
                <w:webHidden/>
              </w:rPr>
              <w:fldChar w:fldCharType="separate"/>
            </w:r>
            <w:r w:rsidRPr="005602D6">
              <w:rPr>
                <w:noProof/>
                <w:webHidden/>
              </w:rPr>
              <w:t>21</w:t>
            </w:r>
            <w:r w:rsidRPr="005602D6">
              <w:rPr>
                <w:noProof/>
                <w:webHidden/>
              </w:rPr>
              <w:fldChar w:fldCharType="end"/>
            </w:r>
          </w:hyperlink>
        </w:p>
        <w:p w14:paraId="01AFB2D4" w14:textId="617E88AC"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6" w:history="1">
            <w:r w:rsidRPr="005602D6">
              <w:rPr>
                <w:rStyle w:val="Hyperlink"/>
                <w:noProof/>
              </w:rPr>
              <w:t>7.12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L1030 Vervangen van de verende stuitingen van het tegengewicht</w:t>
            </w:r>
            <w:r w:rsidRPr="005602D6">
              <w:rPr>
                <w:noProof/>
                <w:webHidden/>
              </w:rPr>
              <w:tab/>
            </w:r>
            <w:r w:rsidRPr="005602D6">
              <w:rPr>
                <w:noProof/>
                <w:webHidden/>
              </w:rPr>
              <w:fldChar w:fldCharType="begin"/>
            </w:r>
            <w:r w:rsidRPr="005602D6">
              <w:rPr>
                <w:noProof/>
                <w:webHidden/>
              </w:rPr>
              <w:instrText xml:space="preserve"> PAGEREF _Toc206424286 \h </w:instrText>
            </w:r>
            <w:r w:rsidRPr="005602D6">
              <w:rPr>
                <w:noProof/>
                <w:webHidden/>
              </w:rPr>
            </w:r>
            <w:r w:rsidRPr="005602D6">
              <w:rPr>
                <w:noProof/>
                <w:webHidden/>
              </w:rPr>
              <w:fldChar w:fldCharType="separate"/>
            </w:r>
            <w:r w:rsidRPr="005602D6">
              <w:rPr>
                <w:noProof/>
                <w:webHidden/>
              </w:rPr>
              <w:t>21</w:t>
            </w:r>
            <w:r w:rsidRPr="005602D6">
              <w:rPr>
                <w:noProof/>
                <w:webHidden/>
              </w:rPr>
              <w:fldChar w:fldCharType="end"/>
            </w:r>
          </w:hyperlink>
        </w:p>
        <w:p w14:paraId="4C6C22B7" w14:textId="22A509B2"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7" w:history="1">
            <w:r w:rsidRPr="005602D6">
              <w:rPr>
                <w:rStyle w:val="Hyperlink"/>
                <w:noProof/>
              </w:rPr>
              <w:t>8.</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Wielingenstraat 75, Purmerend - Installatie A19011</w:t>
            </w:r>
            <w:r w:rsidRPr="005602D6">
              <w:rPr>
                <w:noProof/>
                <w:webHidden/>
              </w:rPr>
              <w:tab/>
            </w:r>
            <w:r w:rsidRPr="005602D6">
              <w:rPr>
                <w:noProof/>
                <w:webHidden/>
              </w:rPr>
              <w:fldChar w:fldCharType="begin"/>
            </w:r>
            <w:r w:rsidRPr="005602D6">
              <w:rPr>
                <w:noProof/>
                <w:webHidden/>
              </w:rPr>
              <w:instrText xml:space="preserve"> PAGEREF _Toc206424287 \h </w:instrText>
            </w:r>
            <w:r w:rsidRPr="005602D6">
              <w:rPr>
                <w:noProof/>
                <w:webHidden/>
              </w:rPr>
            </w:r>
            <w:r w:rsidRPr="005602D6">
              <w:rPr>
                <w:noProof/>
                <w:webHidden/>
              </w:rPr>
              <w:fldChar w:fldCharType="separate"/>
            </w:r>
            <w:r w:rsidRPr="005602D6">
              <w:rPr>
                <w:noProof/>
                <w:webHidden/>
              </w:rPr>
              <w:t>22</w:t>
            </w:r>
            <w:r w:rsidRPr="005602D6">
              <w:rPr>
                <w:noProof/>
                <w:webHidden/>
              </w:rPr>
              <w:fldChar w:fldCharType="end"/>
            </w:r>
          </w:hyperlink>
        </w:p>
        <w:p w14:paraId="6B7CAD0F" w14:textId="17E98D6D"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88" w:history="1">
            <w:r w:rsidRPr="005602D6">
              <w:rPr>
                <w:rStyle w:val="Hyperlink"/>
                <w:noProof/>
              </w:rPr>
              <w:t>8.1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_Toc206424288 \h </w:instrText>
            </w:r>
            <w:r w:rsidRPr="005602D6">
              <w:rPr>
                <w:noProof/>
                <w:webHidden/>
              </w:rPr>
            </w:r>
            <w:r w:rsidRPr="005602D6">
              <w:rPr>
                <w:noProof/>
                <w:webHidden/>
              </w:rPr>
              <w:fldChar w:fldCharType="separate"/>
            </w:r>
            <w:r w:rsidRPr="005602D6">
              <w:rPr>
                <w:noProof/>
                <w:webHidden/>
              </w:rPr>
              <w:t>22</w:t>
            </w:r>
            <w:r w:rsidRPr="005602D6">
              <w:rPr>
                <w:noProof/>
                <w:webHidden/>
              </w:rPr>
              <w:fldChar w:fldCharType="end"/>
            </w:r>
          </w:hyperlink>
        </w:p>
        <w:p w14:paraId="2907FC7B" w14:textId="2D86E0C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0" w:history="1">
            <w:r w:rsidRPr="005602D6">
              <w:rPr>
                <w:rStyle w:val="Hyperlink"/>
                <w:noProof/>
              </w:rPr>
              <w:t>8.2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L0205 Vervangen van de besturing</w:t>
            </w:r>
            <w:r w:rsidRPr="005602D6">
              <w:rPr>
                <w:noProof/>
                <w:webHidden/>
              </w:rPr>
              <w:tab/>
            </w:r>
            <w:r w:rsidRPr="005602D6">
              <w:rPr>
                <w:noProof/>
                <w:webHidden/>
              </w:rPr>
              <w:fldChar w:fldCharType="begin"/>
            </w:r>
            <w:r w:rsidRPr="005602D6">
              <w:rPr>
                <w:noProof/>
                <w:webHidden/>
              </w:rPr>
              <w:instrText xml:space="preserve"> PAGEREF _Toc206424290 \h </w:instrText>
            </w:r>
            <w:r w:rsidRPr="005602D6">
              <w:rPr>
                <w:noProof/>
                <w:webHidden/>
              </w:rPr>
            </w:r>
            <w:r w:rsidRPr="005602D6">
              <w:rPr>
                <w:noProof/>
                <w:webHidden/>
              </w:rPr>
              <w:fldChar w:fldCharType="separate"/>
            </w:r>
            <w:r w:rsidRPr="005602D6">
              <w:rPr>
                <w:noProof/>
                <w:webHidden/>
              </w:rPr>
              <w:t>22</w:t>
            </w:r>
            <w:r w:rsidRPr="005602D6">
              <w:rPr>
                <w:noProof/>
                <w:webHidden/>
              </w:rPr>
              <w:fldChar w:fldCharType="end"/>
            </w:r>
          </w:hyperlink>
        </w:p>
        <w:p w14:paraId="326DC10B" w14:textId="1A7B0603"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1" w:history="1">
            <w:r w:rsidRPr="005602D6">
              <w:rPr>
                <w:rStyle w:val="Hyperlink"/>
                <w:noProof/>
              </w:rPr>
              <w:t>8.3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L0410 Vervangen van de snelheidsbegrenzer 1 op 1 (cabine)</w:t>
            </w:r>
            <w:r w:rsidRPr="005602D6">
              <w:rPr>
                <w:noProof/>
                <w:webHidden/>
              </w:rPr>
              <w:tab/>
            </w:r>
            <w:r w:rsidRPr="005602D6">
              <w:rPr>
                <w:noProof/>
                <w:webHidden/>
              </w:rPr>
              <w:fldChar w:fldCharType="begin"/>
            </w:r>
            <w:r w:rsidRPr="005602D6">
              <w:rPr>
                <w:noProof/>
                <w:webHidden/>
              </w:rPr>
              <w:instrText xml:space="preserve"> PAGEREF _Toc206424291 \h </w:instrText>
            </w:r>
            <w:r w:rsidRPr="005602D6">
              <w:rPr>
                <w:noProof/>
                <w:webHidden/>
              </w:rPr>
            </w:r>
            <w:r w:rsidRPr="005602D6">
              <w:rPr>
                <w:noProof/>
                <w:webHidden/>
              </w:rPr>
              <w:fldChar w:fldCharType="separate"/>
            </w:r>
            <w:r w:rsidRPr="005602D6">
              <w:rPr>
                <w:noProof/>
                <w:webHidden/>
              </w:rPr>
              <w:t>22</w:t>
            </w:r>
            <w:r w:rsidRPr="005602D6">
              <w:rPr>
                <w:noProof/>
                <w:webHidden/>
              </w:rPr>
              <w:fldChar w:fldCharType="end"/>
            </w:r>
          </w:hyperlink>
        </w:p>
        <w:p w14:paraId="37938BFA" w14:textId="7B22C9E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2" w:history="1">
            <w:r w:rsidRPr="005602D6">
              <w:rPr>
                <w:rStyle w:val="Hyperlink"/>
                <w:noProof/>
              </w:rPr>
              <w:t>8.4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L0520 Vervangen van de schachttableaus</w:t>
            </w:r>
            <w:r w:rsidRPr="005602D6">
              <w:rPr>
                <w:noProof/>
                <w:webHidden/>
              </w:rPr>
              <w:tab/>
            </w:r>
            <w:r w:rsidRPr="005602D6">
              <w:rPr>
                <w:noProof/>
                <w:webHidden/>
              </w:rPr>
              <w:fldChar w:fldCharType="begin"/>
            </w:r>
            <w:r w:rsidRPr="005602D6">
              <w:rPr>
                <w:noProof/>
                <w:webHidden/>
              </w:rPr>
              <w:instrText xml:space="preserve"> PAGEREF _Toc206424292 \h </w:instrText>
            </w:r>
            <w:r w:rsidRPr="005602D6">
              <w:rPr>
                <w:noProof/>
                <w:webHidden/>
              </w:rPr>
            </w:r>
            <w:r w:rsidRPr="005602D6">
              <w:rPr>
                <w:noProof/>
                <w:webHidden/>
              </w:rPr>
              <w:fldChar w:fldCharType="separate"/>
            </w:r>
            <w:r w:rsidRPr="005602D6">
              <w:rPr>
                <w:noProof/>
                <w:webHidden/>
              </w:rPr>
              <w:t>22</w:t>
            </w:r>
            <w:r w:rsidRPr="005602D6">
              <w:rPr>
                <w:noProof/>
                <w:webHidden/>
              </w:rPr>
              <w:fldChar w:fldCharType="end"/>
            </w:r>
          </w:hyperlink>
        </w:p>
        <w:p w14:paraId="326DCC83" w14:textId="3BD4D4A5"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3" w:history="1">
            <w:r w:rsidRPr="005602D6">
              <w:rPr>
                <w:rStyle w:val="Hyperlink"/>
                <w:noProof/>
              </w:rPr>
              <w:t>8.5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_Toc206424293 \h </w:instrText>
            </w:r>
            <w:r w:rsidRPr="005602D6">
              <w:rPr>
                <w:noProof/>
                <w:webHidden/>
              </w:rPr>
            </w:r>
            <w:r w:rsidRPr="005602D6">
              <w:rPr>
                <w:noProof/>
                <w:webHidden/>
              </w:rPr>
              <w:fldChar w:fldCharType="separate"/>
            </w:r>
            <w:r w:rsidRPr="005602D6">
              <w:rPr>
                <w:noProof/>
                <w:webHidden/>
              </w:rPr>
              <w:t>23</w:t>
            </w:r>
            <w:r w:rsidRPr="005602D6">
              <w:rPr>
                <w:noProof/>
                <w:webHidden/>
              </w:rPr>
              <w:fldChar w:fldCharType="end"/>
            </w:r>
          </w:hyperlink>
        </w:p>
        <w:p w14:paraId="394B9D80" w14:textId="538C41EB"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4" w:history="1">
            <w:r w:rsidRPr="005602D6">
              <w:rPr>
                <w:rStyle w:val="Hyperlink"/>
                <w:noProof/>
              </w:rPr>
              <w:t>8.6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L0750 Vervangen van de cabineslofvoering</w:t>
            </w:r>
            <w:r w:rsidRPr="005602D6">
              <w:rPr>
                <w:noProof/>
                <w:webHidden/>
              </w:rPr>
              <w:tab/>
            </w:r>
            <w:r w:rsidRPr="005602D6">
              <w:rPr>
                <w:noProof/>
                <w:webHidden/>
              </w:rPr>
              <w:fldChar w:fldCharType="begin"/>
            </w:r>
            <w:r w:rsidRPr="005602D6">
              <w:rPr>
                <w:noProof/>
                <w:webHidden/>
              </w:rPr>
              <w:instrText xml:space="preserve"> PAGEREF _Toc206424294 \h </w:instrText>
            </w:r>
            <w:r w:rsidRPr="005602D6">
              <w:rPr>
                <w:noProof/>
                <w:webHidden/>
              </w:rPr>
            </w:r>
            <w:r w:rsidRPr="005602D6">
              <w:rPr>
                <w:noProof/>
                <w:webHidden/>
              </w:rPr>
              <w:fldChar w:fldCharType="separate"/>
            </w:r>
            <w:r w:rsidRPr="005602D6">
              <w:rPr>
                <w:noProof/>
                <w:webHidden/>
              </w:rPr>
              <w:t>23</w:t>
            </w:r>
            <w:r w:rsidRPr="005602D6">
              <w:rPr>
                <w:noProof/>
                <w:webHidden/>
              </w:rPr>
              <w:fldChar w:fldCharType="end"/>
            </w:r>
          </w:hyperlink>
        </w:p>
        <w:p w14:paraId="24E5FE29" w14:textId="44A582D6"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5" w:history="1">
            <w:r w:rsidRPr="005602D6">
              <w:rPr>
                <w:rStyle w:val="Hyperlink"/>
                <w:noProof/>
              </w:rPr>
              <w:t>8.7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L0760 Vervangen van het cabinetableau (standaard)</w:t>
            </w:r>
            <w:r w:rsidRPr="005602D6">
              <w:rPr>
                <w:noProof/>
                <w:webHidden/>
              </w:rPr>
              <w:tab/>
            </w:r>
            <w:r w:rsidRPr="005602D6">
              <w:rPr>
                <w:noProof/>
                <w:webHidden/>
              </w:rPr>
              <w:fldChar w:fldCharType="begin"/>
            </w:r>
            <w:r w:rsidRPr="005602D6">
              <w:rPr>
                <w:noProof/>
                <w:webHidden/>
              </w:rPr>
              <w:instrText xml:space="preserve"> PAGEREF _Toc206424295 \h </w:instrText>
            </w:r>
            <w:r w:rsidRPr="005602D6">
              <w:rPr>
                <w:noProof/>
                <w:webHidden/>
              </w:rPr>
            </w:r>
            <w:r w:rsidRPr="005602D6">
              <w:rPr>
                <w:noProof/>
                <w:webHidden/>
              </w:rPr>
              <w:fldChar w:fldCharType="separate"/>
            </w:r>
            <w:r w:rsidRPr="005602D6">
              <w:rPr>
                <w:noProof/>
                <w:webHidden/>
              </w:rPr>
              <w:t>23</w:t>
            </w:r>
            <w:r w:rsidRPr="005602D6">
              <w:rPr>
                <w:noProof/>
                <w:webHidden/>
              </w:rPr>
              <w:fldChar w:fldCharType="end"/>
            </w:r>
          </w:hyperlink>
        </w:p>
        <w:p w14:paraId="26542963" w14:textId="3C4EBF44"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6" w:history="1">
            <w:r w:rsidRPr="005602D6">
              <w:rPr>
                <w:rStyle w:val="Hyperlink"/>
                <w:noProof/>
              </w:rPr>
              <w:t>8.8</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_Toc206424296 \h </w:instrText>
            </w:r>
            <w:r w:rsidRPr="005602D6">
              <w:rPr>
                <w:noProof/>
                <w:webHidden/>
              </w:rPr>
            </w:r>
            <w:r w:rsidRPr="005602D6">
              <w:rPr>
                <w:noProof/>
                <w:webHidden/>
              </w:rPr>
              <w:fldChar w:fldCharType="separate"/>
            </w:r>
            <w:r w:rsidRPr="005602D6">
              <w:rPr>
                <w:noProof/>
                <w:webHidden/>
              </w:rPr>
              <w:t>23</w:t>
            </w:r>
            <w:r w:rsidRPr="005602D6">
              <w:rPr>
                <w:noProof/>
                <w:webHidden/>
              </w:rPr>
              <w:fldChar w:fldCharType="end"/>
            </w:r>
          </w:hyperlink>
        </w:p>
        <w:p w14:paraId="05C4812D" w14:textId="5897646A"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7" w:history="1">
            <w:r w:rsidRPr="005602D6">
              <w:rPr>
                <w:rStyle w:val="Hyperlink"/>
                <w:noProof/>
              </w:rPr>
              <w:t>8.9</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L0810 Vervangen van de cabinedeurmotor</w:t>
            </w:r>
            <w:r w:rsidRPr="005602D6">
              <w:rPr>
                <w:noProof/>
                <w:webHidden/>
              </w:rPr>
              <w:tab/>
            </w:r>
            <w:r w:rsidRPr="005602D6">
              <w:rPr>
                <w:noProof/>
                <w:webHidden/>
              </w:rPr>
              <w:fldChar w:fldCharType="begin"/>
            </w:r>
            <w:r w:rsidRPr="005602D6">
              <w:rPr>
                <w:noProof/>
                <w:webHidden/>
              </w:rPr>
              <w:instrText xml:space="preserve"> PAGEREF _Toc206424297 \h </w:instrText>
            </w:r>
            <w:r w:rsidRPr="005602D6">
              <w:rPr>
                <w:noProof/>
                <w:webHidden/>
              </w:rPr>
            </w:r>
            <w:r w:rsidRPr="005602D6">
              <w:rPr>
                <w:noProof/>
                <w:webHidden/>
              </w:rPr>
              <w:fldChar w:fldCharType="separate"/>
            </w:r>
            <w:r w:rsidRPr="005602D6">
              <w:rPr>
                <w:noProof/>
                <w:webHidden/>
              </w:rPr>
              <w:t>24</w:t>
            </w:r>
            <w:r w:rsidRPr="005602D6">
              <w:rPr>
                <w:noProof/>
                <w:webHidden/>
              </w:rPr>
              <w:fldChar w:fldCharType="end"/>
            </w:r>
          </w:hyperlink>
        </w:p>
        <w:p w14:paraId="5E9C5664" w14:textId="27B6BCEC"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8" w:history="1">
            <w:r w:rsidRPr="005602D6">
              <w:rPr>
                <w:rStyle w:val="Hyperlink"/>
                <w:noProof/>
              </w:rPr>
              <w:t>8.10</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L0815 Vervangen van de cabinedeurregeling</w:t>
            </w:r>
            <w:r w:rsidRPr="005602D6">
              <w:rPr>
                <w:noProof/>
                <w:webHidden/>
              </w:rPr>
              <w:tab/>
            </w:r>
            <w:r w:rsidRPr="005602D6">
              <w:rPr>
                <w:noProof/>
                <w:webHidden/>
              </w:rPr>
              <w:fldChar w:fldCharType="begin"/>
            </w:r>
            <w:r w:rsidRPr="005602D6">
              <w:rPr>
                <w:noProof/>
                <w:webHidden/>
              </w:rPr>
              <w:instrText xml:space="preserve"> PAGEREF _Toc206424298 \h </w:instrText>
            </w:r>
            <w:r w:rsidRPr="005602D6">
              <w:rPr>
                <w:noProof/>
                <w:webHidden/>
              </w:rPr>
            </w:r>
            <w:r w:rsidRPr="005602D6">
              <w:rPr>
                <w:noProof/>
                <w:webHidden/>
              </w:rPr>
              <w:fldChar w:fldCharType="separate"/>
            </w:r>
            <w:r w:rsidRPr="005602D6">
              <w:rPr>
                <w:noProof/>
                <w:webHidden/>
              </w:rPr>
              <w:t>24</w:t>
            </w:r>
            <w:r w:rsidRPr="005602D6">
              <w:rPr>
                <w:noProof/>
                <w:webHidden/>
              </w:rPr>
              <w:fldChar w:fldCharType="end"/>
            </w:r>
          </w:hyperlink>
        </w:p>
        <w:p w14:paraId="2EAB1943" w14:textId="79BE2DA1"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299" w:history="1">
            <w:r w:rsidRPr="005602D6">
              <w:rPr>
                <w:rStyle w:val="Hyperlink"/>
                <w:noProof/>
              </w:rPr>
              <w:t>8.11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_Toc206424299 \h </w:instrText>
            </w:r>
            <w:r w:rsidRPr="005602D6">
              <w:rPr>
                <w:noProof/>
                <w:webHidden/>
              </w:rPr>
            </w:r>
            <w:r w:rsidRPr="005602D6">
              <w:rPr>
                <w:noProof/>
                <w:webHidden/>
              </w:rPr>
              <w:fldChar w:fldCharType="separate"/>
            </w:r>
            <w:r w:rsidRPr="005602D6">
              <w:rPr>
                <w:noProof/>
                <w:webHidden/>
              </w:rPr>
              <w:t>24</w:t>
            </w:r>
            <w:r w:rsidRPr="005602D6">
              <w:rPr>
                <w:noProof/>
                <w:webHidden/>
              </w:rPr>
              <w:fldChar w:fldCharType="end"/>
            </w:r>
          </w:hyperlink>
        </w:p>
        <w:p w14:paraId="74F4FE7F" w14:textId="0BA08508"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0" w:history="1">
            <w:r w:rsidRPr="005602D6">
              <w:rPr>
                <w:rStyle w:val="Hyperlink"/>
                <w:noProof/>
              </w:rPr>
              <w:t>8.12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L1030 Vervangen van de verende stuitingen van het tegengewicht</w:t>
            </w:r>
            <w:r w:rsidRPr="005602D6">
              <w:rPr>
                <w:noProof/>
                <w:webHidden/>
              </w:rPr>
              <w:tab/>
            </w:r>
            <w:r w:rsidRPr="005602D6">
              <w:rPr>
                <w:noProof/>
                <w:webHidden/>
              </w:rPr>
              <w:fldChar w:fldCharType="begin"/>
            </w:r>
            <w:r w:rsidRPr="005602D6">
              <w:rPr>
                <w:noProof/>
                <w:webHidden/>
              </w:rPr>
              <w:instrText xml:space="preserve"> PAGEREF _Toc206424300 \h </w:instrText>
            </w:r>
            <w:r w:rsidRPr="005602D6">
              <w:rPr>
                <w:noProof/>
                <w:webHidden/>
              </w:rPr>
            </w:r>
            <w:r w:rsidRPr="005602D6">
              <w:rPr>
                <w:noProof/>
                <w:webHidden/>
              </w:rPr>
              <w:fldChar w:fldCharType="separate"/>
            </w:r>
            <w:r w:rsidRPr="005602D6">
              <w:rPr>
                <w:noProof/>
                <w:webHidden/>
              </w:rPr>
              <w:t>24</w:t>
            </w:r>
            <w:r w:rsidRPr="005602D6">
              <w:rPr>
                <w:noProof/>
                <w:webHidden/>
              </w:rPr>
              <w:fldChar w:fldCharType="end"/>
            </w:r>
          </w:hyperlink>
        </w:p>
        <w:p w14:paraId="75D44233" w14:textId="6073BA85"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1" w:history="1">
            <w:r w:rsidRPr="005602D6">
              <w:rPr>
                <w:rStyle w:val="Hyperlink"/>
                <w:noProof/>
              </w:rPr>
              <w:t>8.13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L1046 Vervangen van de slofvoeringen van het tegengewicht</w:t>
            </w:r>
            <w:r w:rsidRPr="005602D6">
              <w:rPr>
                <w:noProof/>
                <w:webHidden/>
              </w:rPr>
              <w:tab/>
            </w:r>
            <w:r w:rsidRPr="005602D6">
              <w:rPr>
                <w:noProof/>
                <w:webHidden/>
              </w:rPr>
              <w:fldChar w:fldCharType="begin"/>
            </w:r>
            <w:r w:rsidRPr="005602D6">
              <w:rPr>
                <w:noProof/>
                <w:webHidden/>
              </w:rPr>
              <w:instrText xml:space="preserve"> PAGEREF _Toc206424301 \h </w:instrText>
            </w:r>
            <w:r w:rsidRPr="005602D6">
              <w:rPr>
                <w:noProof/>
                <w:webHidden/>
              </w:rPr>
            </w:r>
            <w:r w:rsidRPr="005602D6">
              <w:rPr>
                <w:noProof/>
                <w:webHidden/>
              </w:rPr>
              <w:fldChar w:fldCharType="separate"/>
            </w:r>
            <w:r w:rsidRPr="005602D6">
              <w:rPr>
                <w:noProof/>
                <w:webHidden/>
              </w:rPr>
              <w:t>24</w:t>
            </w:r>
            <w:r w:rsidRPr="005602D6">
              <w:rPr>
                <w:noProof/>
                <w:webHidden/>
              </w:rPr>
              <w:fldChar w:fldCharType="end"/>
            </w:r>
          </w:hyperlink>
        </w:p>
        <w:p w14:paraId="6AFC864D" w14:textId="4492A570"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2" w:history="1">
            <w:r w:rsidRPr="005602D6">
              <w:rPr>
                <w:rStyle w:val="Hyperlink"/>
                <w:noProof/>
              </w:rPr>
              <w:t>9.</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Zambezilaan 278, Purmerend - Installatie 10435496</w:t>
            </w:r>
            <w:r w:rsidRPr="005602D6">
              <w:rPr>
                <w:noProof/>
                <w:webHidden/>
              </w:rPr>
              <w:tab/>
            </w:r>
            <w:r w:rsidRPr="005602D6">
              <w:rPr>
                <w:noProof/>
                <w:webHidden/>
              </w:rPr>
              <w:fldChar w:fldCharType="begin"/>
            </w:r>
            <w:r w:rsidRPr="005602D6">
              <w:rPr>
                <w:noProof/>
                <w:webHidden/>
              </w:rPr>
              <w:instrText xml:space="preserve"> PAGEREF _Toc206424302 \h </w:instrText>
            </w:r>
            <w:r w:rsidRPr="005602D6">
              <w:rPr>
                <w:noProof/>
                <w:webHidden/>
              </w:rPr>
            </w:r>
            <w:r w:rsidRPr="005602D6">
              <w:rPr>
                <w:noProof/>
                <w:webHidden/>
              </w:rPr>
              <w:fldChar w:fldCharType="separate"/>
            </w:r>
            <w:r w:rsidRPr="005602D6">
              <w:rPr>
                <w:noProof/>
                <w:webHidden/>
              </w:rPr>
              <w:t>25</w:t>
            </w:r>
            <w:r w:rsidRPr="005602D6">
              <w:rPr>
                <w:noProof/>
                <w:webHidden/>
              </w:rPr>
              <w:fldChar w:fldCharType="end"/>
            </w:r>
          </w:hyperlink>
        </w:p>
        <w:p w14:paraId="74B927D6" w14:textId="0F05695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3" w:history="1">
            <w:r w:rsidRPr="005602D6">
              <w:rPr>
                <w:rStyle w:val="Hyperlink"/>
                <w:noProof/>
              </w:rPr>
              <w:t>9.1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_Toc206424303 \h </w:instrText>
            </w:r>
            <w:r w:rsidRPr="005602D6">
              <w:rPr>
                <w:noProof/>
                <w:webHidden/>
              </w:rPr>
            </w:r>
            <w:r w:rsidRPr="005602D6">
              <w:rPr>
                <w:noProof/>
                <w:webHidden/>
              </w:rPr>
              <w:fldChar w:fldCharType="separate"/>
            </w:r>
            <w:r w:rsidRPr="005602D6">
              <w:rPr>
                <w:noProof/>
                <w:webHidden/>
              </w:rPr>
              <w:t>25</w:t>
            </w:r>
            <w:r w:rsidRPr="005602D6">
              <w:rPr>
                <w:noProof/>
                <w:webHidden/>
              </w:rPr>
              <w:fldChar w:fldCharType="end"/>
            </w:r>
          </w:hyperlink>
        </w:p>
        <w:p w14:paraId="7E3A4449" w14:textId="43534360"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5" w:history="1">
            <w:r w:rsidRPr="005602D6">
              <w:rPr>
                <w:rStyle w:val="Hyperlink"/>
                <w:noProof/>
              </w:rPr>
              <w:t>9.2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_Toc206424305 \h </w:instrText>
            </w:r>
            <w:r w:rsidRPr="005602D6">
              <w:rPr>
                <w:noProof/>
                <w:webHidden/>
              </w:rPr>
            </w:r>
            <w:r w:rsidRPr="005602D6">
              <w:rPr>
                <w:noProof/>
                <w:webHidden/>
              </w:rPr>
              <w:fldChar w:fldCharType="separate"/>
            </w:r>
            <w:r w:rsidRPr="005602D6">
              <w:rPr>
                <w:noProof/>
                <w:webHidden/>
              </w:rPr>
              <w:t>25</w:t>
            </w:r>
            <w:r w:rsidRPr="005602D6">
              <w:rPr>
                <w:noProof/>
                <w:webHidden/>
              </w:rPr>
              <w:fldChar w:fldCharType="end"/>
            </w:r>
          </w:hyperlink>
        </w:p>
        <w:p w14:paraId="1C5A94FD" w14:textId="5095079C"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6" w:history="1">
            <w:r w:rsidRPr="005602D6">
              <w:rPr>
                <w:rStyle w:val="Hyperlink"/>
                <w:noProof/>
              </w:rPr>
              <w:t>9.3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L0750 Vervangen van de cabineslofvoering</w:t>
            </w:r>
            <w:r w:rsidRPr="005602D6">
              <w:rPr>
                <w:noProof/>
                <w:webHidden/>
              </w:rPr>
              <w:tab/>
            </w:r>
            <w:r w:rsidRPr="005602D6">
              <w:rPr>
                <w:noProof/>
                <w:webHidden/>
              </w:rPr>
              <w:fldChar w:fldCharType="begin"/>
            </w:r>
            <w:r w:rsidRPr="005602D6">
              <w:rPr>
                <w:noProof/>
                <w:webHidden/>
              </w:rPr>
              <w:instrText xml:space="preserve"> PAGEREF _Toc206424306 \h </w:instrText>
            </w:r>
            <w:r w:rsidRPr="005602D6">
              <w:rPr>
                <w:noProof/>
                <w:webHidden/>
              </w:rPr>
            </w:r>
            <w:r w:rsidRPr="005602D6">
              <w:rPr>
                <w:noProof/>
                <w:webHidden/>
              </w:rPr>
              <w:fldChar w:fldCharType="separate"/>
            </w:r>
            <w:r w:rsidRPr="005602D6">
              <w:rPr>
                <w:noProof/>
                <w:webHidden/>
              </w:rPr>
              <w:t>25</w:t>
            </w:r>
            <w:r w:rsidRPr="005602D6">
              <w:rPr>
                <w:noProof/>
                <w:webHidden/>
              </w:rPr>
              <w:fldChar w:fldCharType="end"/>
            </w:r>
          </w:hyperlink>
        </w:p>
        <w:p w14:paraId="5A127A1C" w14:textId="5C410231"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7" w:history="1">
            <w:r w:rsidRPr="005602D6">
              <w:rPr>
                <w:rStyle w:val="Hyperlink"/>
                <w:noProof/>
              </w:rPr>
              <w:t>9.4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_Toc206424307 \h </w:instrText>
            </w:r>
            <w:r w:rsidRPr="005602D6">
              <w:rPr>
                <w:noProof/>
                <w:webHidden/>
              </w:rPr>
            </w:r>
            <w:r w:rsidRPr="005602D6">
              <w:rPr>
                <w:noProof/>
                <w:webHidden/>
              </w:rPr>
              <w:fldChar w:fldCharType="separate"/>
            </w:r>
            <w:r w:rsidRPr="005602D6">
              <w:rPr>
                <w:noProof/>
                <w:webHidden/>
              </w:rPr>
              <w:t>25</w:t>
            </w:r>
            <w:r w:rsidRPr="005602D6">
              <w:rPr>
                <w:noProof/>
                <w:webHidden/>
              </w:rPr>
              <w:fldChar w:fldCharType="end"/>
            </w:r>
          </w:hyperlink>
        </w:p>
        <w:p w14:paraId="11E379F6" w14:textId="5DD280CA"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8" w:history="1">
            <w:r w:rsidRPr="005602D6">
              <w:rPr>
                <w:rStyle w:val="Hyperlink"/>
                <w:noProof/>
              </w:rPr>
              <w:t>9.5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Aanbrengen van een sensorlijst/detectielijst (aanbeveling)</w:t>
            </w:r>
            <w:r w:rsidRPr="005602D6">
              <w:rPr>
                <w:noProof/>
                <w:webHidden/>
              </w:rPr>
              <w:tab/>
            </w:r>
            <w:r w:rsidRPr="005602D6">
              <w:rPr>
                <w:noProof/>
                <w:webHidden/>
              </w:rPr>
              <w:fldChar w:fldCharType="begin"/>
            </w:r>
            <w:r w:rsidRPr="005602D6">
              <w:rPr>
                <w:noProof/>
                <w:webHidden/>
              </w:rPr>
              <w:instrText xml:space="preserve"> PAGEREF _Toc206424308 \h </w:instrText>
            </w:r>
            <w:r w:rsidRPr="005602D6">
              <w:rPr>
                <w:noProof/>
                <w:webHidden/>
              </w:rPr>
            </w:r>
            <w:r w:rsidRPr="005602D6">
              <w:rPr>
                <w:noProof/>
                <w:webHidden/>
              </w:rPr>
              <w:fldChar w:fldCharType="separate"/>
            </w:r>
            <w:r w:rsidRPr="005602D6">
              <w:rPr>
                <w:noProof/>
                <w:webHidden/>
              </w:rPr>
              <w:t>26</w:t>
            </w:r>
            <w:r w:rsidRPr="005602D6">
              <w:rPr>
                <w:noProof/>
                <w:webHidden/>
              </w:rPr>
              <w:fldChar w:fldCharType="end"/>
            </w:r>
          </w:hyperlink>
        </w:p>
        <w:p w14:paraId="5ECA9A86" w14:textId="73599CCA"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09" w:history="1">
            <w:r w:rsidRPr="005602D6">
              <w:rPr>
                <w:rStyle w:val="Hyperlink"/>
                <w:noProof/>
              </w:rPr>
              <w:t>9.6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_Toc206424309 \h </w:instrText>
            </w:r>
            <w:r w:rsidRPr="005602D6">
              <w:rPr>
                <w:noProof/>
                <w:webHidden/>
              </w:rPr>
            </w:r>
            <w:r w:rsidRPr="005602D6">
              <w:rPr>
                <w:noProof/>
                <w:webHidden/>
              </w:rPr>
              <w:fldChar w:fldCharType="separate"/>
            </w:r>
            <w:r w:rsidRPr="005602D6">
              <w:rPr>
                <w:noProof/>
                <w:webHidden/>
              </w:rPr>
              <w:t>26</w:t>
            </w:r>
            <w:r w:rsidRPr="005602D6">
              <w:rPr>
                <w:noProof/>
                <w:webHidden/>
              </w:rPr>
              <w:fldChar w:fldCharType="end"/>
            </w:r>
          </w:hyperlink>
        </w:p>
        <w:p w14:paraId="1D96DD73" w14:textId="02BAE397" w:rsidR="00A90ACB" w:rsidRPr="005602D6" w:rsidRDefault="00A90ACB">
          <w:pPr>
            <w:pStyle w:val="Inhopg2"/>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0" w:history="1">
            <w:r w:rsidRPr="005602D6">
              <w:rPr>
                <w:rStyle w:val="Hyperlink"/>
                <w:noProof/>
              </w:rPr>
              <w:t>9.7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L1030 Vervangen van de verende stuitingen van het tegengewicht</w:t>
            </w:r>
            <w:r w:rsidRPr="005602D6">
              <w:rPr>
                <w:noProof/>
                <w:webHidden/>
              </w:rPr>
              <w:tab/>
            </w:r>
            <w:r w:rsidRPr="005602D6">
              <w:rPr>
                <w:noProof/>
                <w:webHidden/>
              </w:rPr>
              <w:fldChar w:fldCharType="begin"/>
            </w:r>
            <w:r w:rsidRPr="005602D6">
              <w:rPr>
                <w:noProof/>
                <w:webHidden/>
              </w:rPr>
              <w:instrText xml:space="preserve"> PAGEREF _Toc206424310 \h </w:instrText>
            </w:r>
            <w:r w:rsidRPr="005602D6">
              <w:rPr>
                <w:noProof/>
                <w:webHidden/>
              </w:rPr>
            </w:r>
            <w:r w:rsidRPr="005602D6">
              <w:rPr>
                <w:noProof/>
                <w:webHidden/>
              </w:rPr>
              <w:fldChar w:fldCharType="separate"/>
            </w:r>
            <w:r w:rsidRPr="005602D6">
              <w:rPr>
                <w:noProof/>
                <w:webHidden/>
              </w:rPr>
              <w:t>26</w:t>
            </w:r>
            <w:r w:rsidRPr="005602D6">
              <w:rPr>
                <w:noProof/>
                <w:webHidden/>
              </w:rPr>
              <w:fldChar w:fldCharType="end"/>
            </w:r>
          </w:hyperlink>
        </w:p>
        <w:p w14:paraId="3FBA454A" w14:textId="2F5E7D34"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1" w:history="1">
            <w:r w:rsidRPr="005602D6">
              <w:rPr>
                <w:rStyle w:val="Hyperlink"/>
                <w:noProof/>
              </w:rPr>
              <w:t>10.</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Middenpad 1-3, Zuidoostbeemster - Installatie 2497</w:t>
            </w:r>
            <w:r w:rsidRPr="005602D6">
              <w:rPr>
                <w:noProof/>
                <w:webHidden/>
              </w:rPr>
              <w:tab/>
            </w:r>
            <w:r w:rsidRPr="005602D6">
              <w:rPr>
                <w:noProof/>
                <w:webHidden/>
              </w:rPr>
              <w:fldChar w:fldCharType="begin"/>
            </w:r>
            <w:r w:rsidRPr="005602D6">
              <w:rPr>
                <w:noProof/>
                <w:webHidden/>
              </w:rPr>
              <w:instrText xml:space="preserve"> PAGEREF _Toc206424311 \h </w:instrText>
            </w:r>
            <w:r w:rsidRPr="005602D6">
              <w:rPr>
                <w:noProof/>
                <w:webHidden/>
              </w:rPr>
            </w:r>
            <w:r w:rsidRPr="005602D6">
              <w:rPr>
                <w:noProof/>
                <w:webHidden/>
              </w:rPr>
              <w:fldChar w:fldCharType="separate"/>
            </w:r>
            <w:r w:rsidRPr="005602D6">
              <w:rPr>
                <w:noProof/>
                <w:webHidden/>
              </w:rPr>
              <w:t>27</w:t>
            </w:r>
            <w:r w:rsidRPr="005602D6">
              <w:rPr>
                <w:noProof/>
                <w:webHidden/>
              </w:rPr>
              <w:fldChar w:fldCharType="end"/>
            </w:r>
          </w:hyperlink>
        </w:p>
        <w:p w14:paraId="680110C8" w14:textId="36182C06"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2" w:history="1">
            <w:r w:rsidRPr="005602D6">
              <w:rPr>
                <w:rStyle w:val="Hyperlink"/>
                <w:noProof/>
              </w:rPr>
              <w:t>10.1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Gegevens van de installatie</w:t>
            </w:r>
            <w:r w:rsidRPr="005602D6">
              <w:rPr>
                <w:noProof/>
                <w:webHidden/>
              </w:rPr>
              <w:tab/>
            </w:r>
            <w:r w:rsidRPr="005602D6">
              <w:rPr>
                <w:noProof/>
                <w:webHidden/>
              </w:rPr>
              <w:fldChar w:fldCharType="begin"/>
            </w:r>
            <w:r w:rsidRPr="005602D6">
              <w:rPr>
                <w:noProof/>
                <w:webHidden/>
              </w:rPr>
              <w:instrText xml:space="preserve"> PAGEREF _Toc206424312 \h </w:instrText>
            </w:r>
            <w:r w:rsidRPr="005602D6">
              <w:rPr>
                <w:noProof/>
                <w:webHidden/>
              </w:rPr>
            </w:r>
            <w:r w:rsidRPr="005602D6">
              <w:rPr>
                <w:noProof/>
                <w:webHidden/>
              </w:rPr>
              <w:fldChar w:fldCharType="separate"/>
            </w:r>
            <w:r w:rsidRPr="005602D6">
              <w:rPr>
                <w:noProof/>
                <w:webHidden/>
              </w:rPr>
              <w:t>27</w:t>
            </w:r>
            <w:r w:rsidRPr="005602D6">
              <w:rPr>
                <w:noProof/>
                <w:webHidden/>
              </w:rPr>
              <w:fldChar w:fldCharType="end"/>
            </w:r>
          </w:hyperlink>
        </w:p>
        <w:p w14:paraId="0BEDADE3" w14:textId="1DA42D45"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4" w:history="1">
            <w:r w:rsidRPr="005602D6">
              <w:rPr>
                <w:rStyle w:val="Hyperlink"/>
                <w:noProof/>
              </w:rPr>
              <w:t>10.2</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L0605 Reviseren van de schachtdeuren (slijtende delen)</w:t>
            </w:r>
            <w:r w:rsidRPr="005602D6">
              <w:rPr>
                <w:noProof/>
                <w:webHidden/>
              </w:rPr>
              <w:tab/>
            </w:r>
            <w:r w:rsidRPr="005602D6">
              <w:rPr>
                <w:noProof/>
                <w:webHidden/>
              </w:rPr>
              <w:fldChar w:fldCharType="begin"/>
            </w:r>
            <w:r w:rsidRPr="005602D6">
              <w:rPr>
                <w:noProof/>
                <w:webHidden/>
              </w:rPr>
              <w:instrText xml:space="preserve"> PAGEREF _Toc206424314 \h </w:instrText>
            </w:r>
            <w:r w:rsidRPr="005602D6">
              <w:rPr>
                <w:noProof/>
                <w:webHidden/>
              </w:rPr>
            </w:r>
            <w:r w:rsidRPr="005602D6">
              <w:rPr>
                <w:noProof/>
                <w:webHidden/>
              </w:rPr>
              <w:fldChar w:fldCharType="separate"/>
            </w:r>
            <w:r w:rsidRPr="005602D6">
              <w:rPr>
                <w:noProof/>
                <w:webHidden/>
              </w:rPr>
              <w:t>27</w:t>
            </w:r>
            <w:r w:rsidRPr="005602D6">
              <w:rPr>
                <w:noProof/>
                <w:webHidden/>
              </w:rPr>
              <w:fldChar w:fldCharType="end"/>
            </w:r>
          </w:hyperlink>
        </w:p>
        <w:p w14:paraId="3834A027" w14:textId="6CA696F5"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5" w:history="1">
            <w:r w:rsidRPr="005602D6">
              <w:rPr>
                <w:rStyle w:val="Hyperlink"/>
                <w:noProof/>
              </w:rPr>
              <w:t>10.3</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L0805 Reviseren van de cabinedeur(en)</w:t>
            </w:r>
            <w:r w:rsidRPr="005602D6">
              <w:rPr>
                <w:noProof/>
                <w:webHidden/>
              </w:rPr>
              <w:tab/>
            </w:r>
            <w:r w:rsidRPr="005602D6">
              <w:rPr>
                <w:noProof/>
                <w:webHidden/>
              </w:rPr>
              <w:fldChar w:fldCharType="begin"/>
            </w:r>
            <w:r w:rsidRPr="005602D6">
              <w:rPr>
                <w:noProof/>
                <w:webHidden/>
              </w:rPr>
              <w:instrText xml:space="preserve"> PAGEREF _Toc206424315 \h </w:instrText>
            </w:r>
            <w:r w:rsidRPr="005602D6">
              <w:rPr>
                <w:noProof/>
                <w:webHidden/>
              </w:rPr>
            </w:r>
            <w:r w:rsidRPr="005602D6">
              <w:rPr>
                <w:noProof/>
                <w:webHidden/>
              </w:rPr>
              <w:fldChar w:fldCharType="separate"/>
            </w:r>
            <w:r w:rsidRPr="005602D6">
              <w:rPr>
                <w:noProof/>
                <w:webHidden/>
              </w:rPr>
              <w:t>27</w:t>
            </w:r>
            <w:r w:rsidRPr="005602D6">
              <w:rPr>
                <w:noProof/>
                <w:webHidden/>
              </w:rPr>
              <w:fldChar w:fldCharType="end"/>
            </w:r>
          </w:hyperlink>
        </w:p>
        <w:p w14:paraId="55F0C4F8" w14:textId="11E0CF20"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6" w:history="1">
            <w:r w:rsidRPr="005602D6">
              <w:rPr>
                <w:rStyle w:val="Hyperlink"/>
                <w:noProof/>
              </w:rPr>
              <w:t>10.4</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L0806 Vervangen van de cabinedeuraandrijving</w:t>
            </w:r>
            <w:r w:rsidRPr="005602D6">
              <w:rPr>
                <w:noProof/>
                <w:webHidden/>
              </w:rPr>
              <w:tab/>
            </w:r>
            <w:r w:rsidRPr="005602D6">
              <w:rPr>
                <w:noProof/>
                <w:webHidden/>
              </w:rPr>
              <w:fldChar w:fldCharType="begin"/>
            </w:r>
            <w:r w:rsidRPr="005602D6">
              <w:rPr>
                <w:noProof/>
                <w:webHidden/>
              </w:rPr>
              <w:instrText xml:space="preserve"> PAGEREF _Toc206424316 \h </w:instrText>
            </w:r>
            <w:r w:rsidRPr="005602D6">
              <w:rPr>
                <w:noProof/>
                <w:webHidden/>
              </w:rPr>
            </w:r>
            <w:r w:rsidRPr="005602D6">
              <w:rPr>
                <w:noProof/>
                <w:webHidden/>
              </w:rPr>
              <w:fldChar w:fldCharType="separate"/>
            </w:r>
            <w:r w:rsidRPr="005602D6">
              <w:rPr>
                <w:noProof/>
                <w:webHidden/>
              </w:rPr>
              <w:t>27</w:t>
            </w:r>
            <w:r w:rsidRPr="005602D6">
              <w:rPr>
                <w:noProof/>
                <w:webHidden/>
              </w:rPr>
              <w:fldChar w:fldCharType="end"/>
            </w:r>
          </w:hyperlink>
        </w:p>
        <w:p w14:paraId="10C13EE8" w14:textId="7EF42616"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7" w:history="1">
            <w:r w:rsidRPr="005602D6">
              <w:rPr>
                <w:rStyle w:val="Hyperlink"/>
                <w:noProof/>
              </w:rPr>
              <w:t>10.5</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L0860 Aanbrengen van een sensorlijst/detectielijst (aanbeveling)</w:t>
            </w:r>
            <w:r w:rsidRPr="005602D6">
              <w:rPr>
                <w:noProof/>
                <w:webHidden/>
              </w:rPr>
              <w:tab/>
            </w:r>
            <w:r w:rsidRPr="005602D6">
              <w:rPr>
                <w:noProof/>
                <w:webHidden/>
              </w:rPr>
              <w:fldChar w:fldCharType="begin"/>
            </w:r>
            <w:r w:rsidRPr="005602D6">
              <w:rPr>
                <w:noProof/>
                <w:webHidden/>
              </w:rPr>
              <w:instrText xml:space="preserve"> PAGEREF _Toc206424317 \h </w:instrText>
            </w:r>
            <w:r w:rsidRPr="005602D6">
              <w:rPr>
                <w:noProof/>
                <w:webHidden/>
              </w:rPr>
            </w:r>
            <w:r w:rsidRPr="005602D6">
              <w:rPr>
                <w:noProof/>
                <w:webHidden/>
              </w:rPr>
              <w:fldChar w:fldCharType="separate"/>
            </w:r>
            <w:r w:rsidRPr="005602D6">
              <w:rPr>
                <w:noProof/>
                <w:webHidden/>
              </w:rPr>
              <w:t>28</w:t>
            </w:r>
            <w:r w:rsidRPr="005602D6">
              <w:rPr>
                <w:noProof/>
                <w:webHidden/>
              </w:rPr>
              <w:fldChar w:fldCharType="end"/>
            </w:r>
          </w:hyperlink>
        </w:p>
        <w:p w14:paraId="6096F178" w14:textId="2061606F"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8" w:history="1">
            <w:r w:rsidRPr="005602D6">
              <w:rPr>
                <w:rStyle w:val="Hyperlink"/>
                <w:noProof/>
              </w:rPr>
              <w:t>10.6</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L0915 Vervangen van de verende stuitingen van de cabine</w:t>
            </w:r>
            <w:r w:rsidRPr="005602D6">
              <w:rPr>
                <w:noProof/>
                <w:webHidden/>
              </w:rPr>
              <w:tab/>
            </w:r>
            <w:r w:rsidRPr="005602D6">
              <w:rPr>
                <w:noProof/>
                <w:webHidden/>
              </w:rPr>
              <w:fldChar w:fldCharType="begin"/>
            </w:r>
            <w:r w:rsidRPr="005602D6">
              <w:rPr>
                <w:noProof/>
                <w:webHidden/>
              </w:rPr>
              <w:instrText xml:space="preserve"> PAGEREF _Toc206424318 \h </w:instrText>
            </w:r>
            <w:r w:rsidRPr="005602D6">
              <w:rPr>
                <w:noProof/>
                <w:webHidden/>
              </w:rPr>
            </w:r>
            <w:r w:rsidRPr="005602D6">
              <w:rPr>
                <w:noProof/>
                <w:webHidden/>
              </w:rPr>
              <w:fldChar w:fldCharType="separate"/>
            </w:r>
            <w:r w:rsidRPr="005602D6">
              <w:rPr>
                <w:noProof/>
                <w:webHidden/>
              </w:rPr>
              <w:t>28</w:t>
            </w:r>
            <w:r w:rsidRPr="005602D6">
              <w:rPr>
                <w:noProof/>
                <w:webHidden/>
              </w:rPr>
              <w:fldChar w:fldCharType="end"/>
            </w:r>
          </w:hyperlink>
        </w:p>
        <w:p w14:paraId="19BA625C" w14:textId="42C8287C" w:rsidR="00A90ACB" w:rsidRPr="005602D6" w:rsidRDefault="00A90ACB">
          <w:pPr>
            <w:pStyle w:val="Inhopg2"/>
            <w:tabs>
              <w:tab w:val="left" w:pos="96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19" w:history="1">
            <w:r w:rsidRPr="005602D6">
              <w:rPr>
                <w:rStyle w:val="Hyperlink"/>
                <w:noProof/>
              </w:rPr>
              <w:t>10.7</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L1030 Vervangen van de verende stuitingen van het tegengewicht</w:t>
            </w:r>
            <w:r w:rsidRPr="005602D6">
              <w:rPr>
                <w:noProof/>
                <w:webHidden/>
              </w:rPr>
              <w:tab/>
            </w:r>
            <w:r w:rsidRPr="005602D6">
              <w:rPr>
                <w:noProof/>
                <w:webHidden/>
              </w:rPr>
              <w:fldChar w:fldCharType="begin"/>
            </w:r>
            <w:r w:rsidRPr="005602D6">
              <w:rPr>
                <w:noProof/>
                <w:webHidden/>
              </w:rPr>
              <w:instrText xml:space="preserve"> PAGEREF _Toc206424319 \h </w:instrText>
            </w:r>
            <w:r w:rsidRPr="005602D6">
              <w:rPr>
                <w:noProof/>
                <w:webHidden/>
              </w:rPr>
            </w:r>
            <w:r w:rsidRPr="005602D6">
              <w:rPr>
                <w:noProof/>
                <w:webHidden/>
              </w:rPr>
              <w:fldChar w:fldCharType="separate"/>
            </w:r>
            <w:r w:rsidRPr="005602D6">
              <w:rPr>
                <w:noProof/>
                <w:webHidden/>
              </w:rPr>
              <w:t>28</w:t>
            </w:r>
            <w:r w:rsidRPr="005602D6">
              <w:rPr>
                <w:noProof/>
                <w:webHidden/>
              </w:rPr>
              <w:fldChar w:fldCharType="end"/>
            </w:r>
          </w:hyperlink>
        </w:p>
        <w:p w14:paraId="1E5C2E21" w14:textId="2DC266F2" w:rsidR="00A90ACB" w:rsidRPr="005602D6" w:rsidRDefault="00A90ACB">
          <w:pPr>
            <w:pStyle w:val="Inhopg1"/>
            <w:tabs>
              <w:tab w:val="left" w:pos="720"/>
              <w:tab w:val="right" w:leader="dot" w:pos="9627"/>
            </w:tabs>
            <w:rPr>
              <w:rFonts w:asciiTheme="minorHAnsi" w:eastAsiaTheme="minorEastAsia" w:hAnsiTheme="minorHAnsi" w:cstheme="minorBidi"/>
              <w:noProof/>
              <w:kern w:val="2"/>
              <w:sz w:val="24"/>
              <w:szCs w:val="24"/>
              <w:lang w:eastAsia="nl-NL"/>
              <w14:ligatures w14:val="standardContextual"/>
            </w:rPr>
          </w:pPr>
          <w:hyperlink w:anchor="_Toc206424320" w:history="1">
            <w:r w:rsidRPr="005602D6">
              <w:rPr>
                <w:rStyle w:val="Hyperlink"/>
                <w:rFonts w:eastAsiaTheme="minorHAnsi"/>
                <w:noProof/>
              </w:rPr>
              <w:t>11.</w:t>
            </w:r>
            <w:r w:rsidRPr="005602D6">
              <w:rPr>
                <w:rFonts w:asciiTheme="minorHAnsi" w:eastAsiaTheme="minorEastAsia" w:hAnsiTheme="minorHAnsi" w:cstheme="minorBidi"/>
                <w:noProof/>
                <w:kern w:val="2"/>
                <w:sz w:val="24"/>
                <w:szCs w:val="24"/>
                <w:lang w:eastAsia="nl-NL"/>
                <w14:ligatures w14:val="standardContextual"/>
              </w:rPr>
              <w:tab/>
            </w:r>
            <w:r w:rsidRPr="005602D6">
              <w:rPr>
                <w:rStyle w:val="Hyperlink"/>
                <w:noProof/>
              </w:rPr>
              <w:t>Installatie(s) per werkomschrijving</w:t>
            </w:r>
            <w:r w:rsidRPr="005602D6">
              <w:rPr>
                <w:noProof/>
                <w:webHidden/>
              </w:rPr>
              <w:tab/>
            </w:r>
            <w:r w:rsidRPr="005602D6">
              <w:rPr>
                <w:noProof/>
                <w:webHidden/>
              </w:rPr>
              <w:fldChar w:fldCharType="begin"/>
            </w:r>
            <w:r w:rsidRPr="005602D6">
              <w:rPr>
                <w:noProof/>
                <w:webHidden/>
              </w:rPr>
              <w:instrText xml:space="preserve"> PAGEREF _Toc206424320 \h </w:instrText>
            </w:r>
            <w:r w:rsidRPr="005602D6">
              <w:rPr>
                <w:noProof/>
                <w:webHidden/>
              </w:rPr>
            </w:r>
            <w:r w:rsidRPr="005602D6">
              <w:rPr>
                <w:noProof/>
                <w:webHidden/>
              </w:rPr>
              <w:fldChar w:fldCharType="separate"/>
            </w:r>
            <w:r w:rsidRPr="005602D6">
              <w:rPr>
                <w:noProof/>
                <w:webHidden/>
              </w:rPr>
              <w:t>29</w:t>
            </w:r>
            <w:r w:rsidRPr="005602D6">
              <w:rPr>
                <w:noProof/>
                <w:webHidden/>
              </w:rPr>
              <w:fldChar w:fldCharType="end"/>
            </w:r>
          </w:hyperlink>
        </w:p>
        <w:p w14:paraId="29BFCA2B" w14:textId="51625F23" w:rsidR="00172790" w:rsidRPr="005602D6" w:rsidRDefault="00172790">
          <w:r w:rsidRPr="005602D6">
            <w:rPr>
              <w:b/>
              <w:bCs/>
              <w:szCs w:val="20"/>
              <w:highlight w:val="yellow"/>
            </w:rPr>
            <w:fldChar w:fldCharType="end"/>
          </w:r>
        </w:p>
      </w:sdtContent>
    </w:sdt>
    <w:p w14:paraId="2173C1AE" w14:textId="77777777" w:rsidR="00E65DF3" w:rsidRPr="005602D6" w:rsidRDefault="00E65DF3" w:rsidP="00D97A66">
      <w:pPr>
        <w:spacing w:line="240" w:lineRule="auto"/>
        <w:rPr>
          <w:sz w:val="24"/>
          <w:szCs w:val="24"/>
        </w:rPr>
      </w:pPr>
    </w:p>
    <w:p w14:paraId="70D9EFAC" w14:textId="360328C2" w:rsidR="00D04784" w:rsidRPr="005602D6" w:rsidRDefault="00D04784">
      <w:pPr>
        <w:spacing w:after="160" w:line="259" w:lineRule="auto"/>
        <w:rPr>
          <w:sz w:val="24"/>
          <w:szCs w:val="24"/>
        </w:rPr>
      </w:pPr>
      <w:r w:rsidRPr="005602D6">
        <w:rPr>
          <w:sz w:val="24"/>
          <w:szCs w:val="24"/>
        </w:rPr>
        <w:br w:type="page"/>
      </w:r>
    </w:p>
    <w:p w14:paraId="0A5370B9" w14:textId="6E44161A" w:rsidR="00D97A66" w:rsidRPr="005602D6" w:rsidRDefault="00AE6864" w:rsidP="00C04EE8">
      <w:pPr>
        <w:pStyle w:val="Kop1"/>
        <w:spacing w:before="0"/>
        <w:ind w:left="425" w:hanging="425"/>
        <w:rPr>
          <w:rFonts w:cs="Arial"/>
        </w:rPr>
      </w:pPr>
      <w:bookmarkStart w:id="0" w:name="_Toc206424213"/>
      <w:r w:rsidRPr="005602D6">
        <w:rPr>
          <w:rFonts w:cs="Arial"/>
          <w:szCs w:val="28"/>
        </w:rPr>
        <w:lastRenderedPageBreak/>
        <w:t>Rijn Middelburgstraat 1</w:t>
      </w:r>
      <w:r w:rsidR="0025593C" w:rsidRPr="005602D6">
        <w:rPr>
          <w:rFonts w:cs="Arial"/>
        </w:rPr>
        <w:t xml:space="preserve">, </w:t>
      </w:r>
      <w:r w:rsidRPr="005602D6">
        <w:rPr>
          <w:rFonts w:cs="Arial"/>
        </w:rPr>
        <w:t>Middenbeemster</w:t>
      </w:r>
      <w:r w:rsidR="0025593C" w:rsidRPr="005602D6">
        <w:rPr>
          <w:rFonts w:cs="Arial"/>
        </w:rPr>
        <w:t xml:space="preserve"> - Installatie </w:t>
      </w:r>
      <w:r w:rsidRPr="005602D6">
        <w:rPr>
          <w:rFonts w:cs="Arial"/>
        </w:rPr>
        <w:t>A19012</w:t>
      </w:r>
      <w:bookmarkEnd w:id="0"/>
    </w:p>
    <w:p w14:paraId="3E180E4C" w14:textId="77777777" w:rsidR="0025593C" w:rsidRPr="005602D6" w:rsidRDefault="0025593C" w:rsidP="0025593C">
      <w:pPr>
        <w:rPr>
          <w:sz w:val="10"/>
          <w:szCs w:val="12"/>
        </w:rPr>
      </w:pPr>
    </w:p>
    <w:p w14:paraId="3BE95014" w14:textId="77777777" w:rsidR="00D97A66" w:rsidRPr="005602D6" w:rsidRDefault="0025593C" w:rsidP="00C04EE8">
      <w:pPr>
        <w:pStyle w:val="Kop2"/>
        <w:ind w:left="426" w:hanging="426"/>
      </w:pPr>
      <w:bookmarkStart w:id="1" w:name="_Toc206424214"/>
      <w:r w:rsidRPr="005602D6">
        <w:t>Gegevens van de installatie</w:t>
      </w:r>
      <w:bookmarkEnd w:id="1"/>
    </w:p>
    <w:p w14:paraId="326FADF0" w14:textId="77777777" w:rsidR="00CB6C39" w:rsidRPr="005602D6" w:rsidRDefault="00CB6C39" w:rsidP="00CB6C39">
      <w:pPr>
        <w:pStyle w:val="Kop2"/>
        <w:numPr>
          <w:ilvl w:val="0"/>
          <w:numId w:val="0"/>
        </w:numPr>
        <w:rPr>
          <w:sz w:val="22"/>
          <w:szCs w:val="28"/>
          <w:u w:val="single"/>
        </w:rPr>
      </w:pPr>
      <w:bookmarkStart w:id="2" w:name="_Toc206424215"/>
      <w:r w:rsidRPr="005602D6">
        <w:rPr>
          <w:sz w:val="22"/>
          <w:szCs w:val="28"/>
          <w:u w:val="single"/>
        </w:rPr>
        <w:ptab w:relativeTo="margin" w:alignment="right" w:leader="underscore"/>
      </w:r>
      <w:bookmarkEnd w:id="2"/>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6350395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FEE25B"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3F3E72E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KG Gemeentehuis Beemster Middenbeemster</w:t>
            </w:r>
          </w:p>
        </w:tc>
        <w:tc>
          <w:tcPr>
            <w:tcW w:w="2126" w:type="dxa"/>
            <w:vAlign w:val="center"/>
          </w:tcPr>
          <w:p w14:paraId="59CC054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02F449F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70C57CC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0B76DA8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7B533D9"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1D92D2D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Rijn Middelburgstraat 1, Middenbeemster</w:t>
            </w:r>
          </w:p>
        </w:tc>
        <w:tc>
          <w:tcPr>
            <w:tcW w:w="2126" w:type="dxa"/>
            <w:vAlign w:val="center"/>
          </w:tcPr>
          <w:p w14:paraId="24B0499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1A050A5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w:t>
            </w:r>
          </w:p>
          <w:p w14:paraId="4E6B751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50AD7DD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9A94BB8"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1ECACF4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 centrale hal</w:t>
            </w:r>
          </w:p>
        </w:tc>
        <w:tc>
          <w:tcPr>
            <w:tcW w:w="2126" w:type="dxa"/>
            <w:vAlign w:val="center"/>
          </w:tcPr>
          <w:p w14:paraId="657E8CD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42ED065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w:t>
            </w:r>
          </w:p>
          <w:p w14:paraId="1A191E5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23E8F88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18E94"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5E8785B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rmidd0001 01</w:t>
            </w:r>
          </w:p>
        </w:tc>
        <w:tc>
          <w:tcPr>
            <w:tcW w:w="2126" w:type="dxa"/>
            <w:vAlign w:val="center"/>
          </w:tcPr>
          <w:p w14:paraId="10211E3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6191C77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309D76F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29EF85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935259"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1DCAEB1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SkyLift B.V.</w:t>
            </w:r>
          </w:p>
        </w:tc>
        <w:tc>
          <w:tcPr>
            <w:tcW w:w="2126" w:type="dxa"/>
            <w:vAlign w:val="center"/>
          </w:tcPr>
          <w:p w14:paraId="0CAA75A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0270516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1:1</w:t>
            </w:r>
          </w:p>
        </w:tc>
      </w:tr>
      <w:tr w:rsidR="00580529" w:rsidRPr="005602D6" w14:paraId="0EA6FAFC"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E92774"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5F9B6E8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A19012</w:t>
            </w:r>
          </w:p>
        </w:tc>
        <w:tc>
          <w:tcPr>
            <w:tcW w:w="2126" w:type="dxa"/>
            <w:vAlign w:val="center"/>
          </w:tcPr>
          <w:p w14:paraId="68ECCFC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5FEC7DE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7C93F9D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6F756E3"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49CD04E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Liftinstituut B.V.</w:t>
            </w:r>
          </w:p>
        </w:tc>
        <w:tc>
          <w:tcPr>
            <w:tcW w:w="2126" w:type="dxa"/>
            <w:vAlign w:val="center"/>
          </w:tcPr>
          <w:p w14:paraId="5942D65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74264E3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3,50 m</w:t>
            </w:r>
          </w:p>
        </w:tc>
      </w:tr>
      <w:tr w:rsidR="00580529" w:rsidRPr="005602D6" w14:paraId="031DA0C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3E55140"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1F6AE67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146200401</w:t>
            </w:r>
          </w:p>
        </w:tc>
        <w:tc>
          <w:tcPr>
            <w:tcW w:w="2126" w:type="dxa"/>
            <w:vAlign w:val="center"/>
          </w:tcPr>
          <w:p w14:paraId="6318DB8A"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4BAB3BB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0,50 m/s</w:t>
            </w:r>
          </w:p>
        </w:tc>
      </w:tr>
      <w:tr w:rsidR="00580529" w:rsidRPr="005602D6" w14:paraId="41B85EAE"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2AD19CE"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65C3B9D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20BC90C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7D0B9DF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630 kg</w:t>
            </w:r>
          </w:p>
        </w:tc>
      </w:tr>
      <w:tr w:rsidR="00580529" w:rsidRPr="005602D6" w14:paraId="70C243EE"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915118D"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184F2DF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1993</w:t>
            </w:r>
          </w:p>
        </w:tc>
        <w:tc>
          <w:tcPr>
            <w:tcW w:w="2126" w:type="dxa"/>
            <w:vAlign w:val="center"/>
          </w:tcPr>
          <w:p w14:paraId="30A3D54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18397EC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35B812D3" w14:textId="77777777" w:rsidR="000A166D" w:rsidRPr="005602D6" w:rsidRDefault="000A166D" w:rsidP="00876137">
      <w:pPr>
        <w:pStyle w:val="Geenafstand"/>
        <w:rPr>
          <w:rFonts w:cs="Arial"/>
          <w:sz w:val="20"/>
          <w:szCs w:val="20"/>
        </w:rPr>
      </w:pPr>
    </w:p>
    <w:p w14:paraId="3A101CC2" w14:textId="5D8B4B88" w:rsidR="00D97A66" w:rsidRPr="005602D6" w:rsidRDefault="00B878A2" w:rsidP="00C04EE8">
      <w:pPr>
        <w:pStyle w:val="Kop2"/>
        <w:numPr>
          <w:ilvl w:val="1"/>
          <w:numId w:val="13"/>
        </w:numPr>
        <w:ind w:left="426" w:hanging="426"/>
        <w:rPr>
          <w:u w:val="single"/>
        </w:rPr>
      </w:pPr>
      <w:bookmarkStart w:id="3" w:name="_Toc206424216"/>
      <w:r w:rsidRPr="005602D6">
        <w:rPr>
          <w:u w:val="single"/>
        </w:rPr>
        <w:t>L0220 Vervangen van de besturingsprint</w:t>
      </w:r>
      <w:r w:rsidR="00A97126" w:rsidRPr="005602D6">
        <w:rPr>
          <w:u w:val="single"/>
        </w:rPr>
        <w:ptab w:relativeTo="margin" w:alignment="right" w:leader="underscore"/>
      </w:r>
      <w:bookmarkEnd w:id="3"/>
    </w:p>
    <w:p w14:paraId="57CE21A0" w14:textId="77777777" w:rsidR="00B878A2" w:rsidRPr="005602D6" w:rsidRDefault="00B878A2" w:rsidP="0025593C">
      <w:pPr>
        <w:rPr>
          <w:color w:val="2F5496" w:themeColor="accent1" w:themeShade="BF"/>
          <w:sz w:val="10"/>
          <w:szCs w:val="12"/>
        </w:rPr>
      </w:pPr>
    </w:p>
    <w:p w14:paraId="19ECCBC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9596F5B" w14:textId="020CD821" w:rsidR="00D30CF8" w:rsidRPr="005602D6" w:rsidRDefault="00B878A2" w:rsidP="00C04EE8">
      <w:r w:rsidRPr="005602D6">
        <w:t xml:space="preserve">Het leveren en vervangen van (een) besturingsprint(en). Indien van toepassing het modificeren van de besturing met een </w:t>
      </w:r>
      <w:proofErr w:type="spellStart"/>
      <w:r w:rsidRPr="005602D6">
        <w:t>modificatieset</w:t>
      </w:r>
      <w:proofErr w:type="spellEnd"/>
      <w:r w:rsidRPr="005602D6">
        <w:t xml:space="preserve"> als het niet meer mogelijk is de printen een-op-een te vervangen. De onderdelen dienen te zijn voorzien van aanduidingen gelijk aan die in het elektrisch schema. Waar van toepassing dient het elektrisch schema te worden aangepast.</w:t>
      </w:r>
    </w:p>
    <w:p w14:paraId="4EBC6B93" w14:textId="77777777" w:rsidR="00F667CC" w:rsidRPr="005602D6" w:rsidRDefault="00F667CC" w:rsidP="00C04EE8"/>
    <w:p w14:paraId="5C2405A4" w14:textId="77777777" w:rsidR="00D97A66" w:rsidRPr="005602D6" w:rsidRDefault="00B878A2" w:rsidP="00C04EE8">
      <w:pPr>
        <w:pStyle w:val="Kop2"/>
        <w:numPr>
          <w:ilvl w:val="1"/>
          <w:numId w:val="13"/>
        </w:numPr>
        <w:ind w:left="426" w:hanging="426"/>
        <w:rPr>
          <w:u w:val="single"/>
        </w:rPr>
      </w:pPr>
      <w:bookmarkStart w:id="4" w:name="_Toc206424217"/>
      <w:r w:rsidRPr="005602D6">
        <w:rPr>
          <w:u w:val="single"/>
        </w:rPr>
        <w:t>L0605 Reviseren van de schachtdeuren (slijtende delen)</w:t>
      </w:r>
      <w:r w:rsidR="00A97126" w:rsidRPr="005602D6">
        <w:rPr>
          <w:u w:val="single"/>
        </w:rPr>
        <w:ptab w:relativeTo="margin" w:alignment="right" w:leader="underscore"/>
      </w:r>
      <w:bookmarkEnd w:id="4"/>
    </w:p>
    <w:p w14:paraId="6CF95C16" w14:textId="77777777" w:rsidR="00B878A2" w:rsidRPr="005602D6" w:rsidRDefault="00B878A2" w:rsidP="0025593C">
      <w:pPr>
        <w:rPr>
          <w:color w:val="2F5496" w:themeColor="accent1" w:themeShade="BF"/>
          <w:sz w:val="10"/>
          <w:szCs w:val="12"/>
        </w:rPr>
      </w:pPr>
    </w:p>
    <w:p w14:paraId="354EAD55"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265C5ABD"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4011DBBA" w14:textId="77777777" w:rsidR="00F667CC" w:rsidRPr="005602D6" w:rsidRDefault="00F667CC" w:rsidP="00C04EE8"/>
    <w:p w14:paraId="08274AF6" w14:textId="77777777" w:rsidR="00D97A66" w:rsidRPr="005602D6" w:rsidRDefault="00B878A2" w:rsidP="00C04EE8">
      <w:pPr>
        <w:pStyle w:val="Kop2"/>
        <w:numPr>
          <w:ilvl w:val="1"/>
          <w:numId w:val="13"/>
        </w:numPr>
        <w:ind w:left="426" w:hanging="426"/>
        <w:rPr>
          <w:u w:val="single"/>
        </w:rPr>
      </w:pPr>
      <w:bookmarkStart w:id="5" w:name="_Toc206424218"/>
      <w:r w:rsidRPr="005602D6">
        <w:rPr>
          <w:u w:val="single"/>
        </w:rPr>
        <w:t>L0715 Aanbrengen van GSM spreek-/luisterverbinding</w:t>
      </w:r>
      <w:r w:rsidR="00A97126" w:rsidRPr="005602D6">
        <w:rPr>
          <w:u w:val="single"/>
        </w:rPr>
        <w:ptab w:relativeTo="margin" w:alignment="right" w:leader="underscore"/>
      </w:r>
      <w:bookmarkEnd w:id="5"/>
    </w:p>
    <w:p w14:paraId="6673716B" w14:textId="77777777" w:rsidR="00B878A2" w:rsidRPr="005602D6" w:rsidRDefault="00B878A2" w:rsidP="0025593C">
      <w:pPr>
        <w:rPr>
          <w:color w:val="2F5496" w:themeColor="accent1" w:themeShade="BF"/>
          <w:sz w:val="10"/>
          <w:szCs w:val="12"/>
        </w:rPr>
      </w:pPr>
    </w:p>
    <w:p w14:paraId="75D2FC98"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A31548C" w14:textId="77777777" w:rsidR="00D30CF8" w:rsidRPr="005602D6" w:rsidRDefault="00B878A2" w:rsidP="00C04EE8">
      <w:r w:rsidRPr="005602D6">
        <w:t>Het leveren en aanbrengen van een vrij programmeerbare alarmdoormelder met geïntegreerde spreek-/luisterunit (met noodstroomvoorziening) in de cabine. De verbinding zal via GSM tot stand worden gebracht. Indien van toepassing dienen de oude sparingen te worden afgedekt met een RVS blindplaat.</w:t>
      </w:r>
    </w:p>
    <w:p w14:paraId="7EE460C5" w14:textId="77777777" w:rsidR="005A1CA4" w:rsidRPr="005602D6" w:rsidRDefault="005A1CA4" w:rsidP="001119BE">
      <w:pPr>
        <w:rPr>
          <w:b/>
          <w:bCs/>
        </w:rPr>
      </w:pPr>
      <w:r w:rsidRPr="005602D6">
        <w:rPr>
          <w:b/>
          <w:bCs/>
        </w:rPr>
        <w:t>Normering</w:t>
      </w:r>
    </w:p>
    <w:p w14:paraId="1A617428" w14:textId="77777777" w:rsidR="00B878A2" w:rsidRPr="005602D6" w:rsidRDefault="00B878A2" w:rsidP="00B878A2">
      <w:r w:rsidRPr="005602D6">
        <w:t>NEN-EN 81-28</w:t>
      </w:r>
    </w:p>
    <w:p w14:paraId="1185461F" w14:textId="77777777" w:rsidR="00F667CC" w:rsidRPr="005602D6" w:rsidRDefault="00F667CC" w:rsidP="00C04EE8"/>
    <w:p w14:paraId="40DFBCC6" w14:textId="77777777" w:rsidR="00D97A66" w:rsidRPr="005602D6" w:rsidRDefault="00B878A2" w:rsidP="00C04EE8">
      <w:pPr>
        <w:pStyle w:val="Kop2"/>
        <w:numPr>
          <w:ilvl w:val="1"/>
          <w:numId w:val="13"/>
        </w:numPr>
        <w:ind w:left="426" w:hanging="426"/>
        <w:rPr>
          <w:u w:val="single"/>
        </w:rPr>
      </w:pPr>
      <w:bookmarkStart w:id="6" w:name="_Toc206424219"/>
      <w:r w:rsidRPr="005602D6">
        <w:rPr>
          <w:u w:val="single"/>
        </w:rPr>
        <w:t>L0720 Vervangen van de verlichting/noodverlichting in de liftcabine</w:t>
      </w:r>
      <w:r w:rsidR="00A97126" w:rsidRPr="005602D6">
        <w:rPr>
          <w:u w:val="single"/>
        </w:rPr>
        <w:ptab w:relativeTo="margin" w:alignment="right" w:leader="underscore"/>
      </w:r>
      <w:bookmarkEnd w:id="6"/>
    </w:p>
    <w:p w14:paraId="6259C388" w14:textId="77777777" w:rsidR="00B878A2" w:rsidRPr="005602D6" w:rsidRDefault="00B878A2" w:rsidP="0025593C">
      <w:pPr>
        <w:rPr>
          <w:color w:val="2F5496" w:themeColor="accent1" w:themeShade="BF"/>
          <w:sz w:val="10"/>
          <w:szCs w:val="12"/>
        </w:rPr>
      </w:pPr>
    </w:p>
    <w:p w14:paraId="28AF1CD0"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0F11A52" w14:textId="77777777" w:rsidR="00D30CF8" w:rsidRPr="005602D6" w:rsidRDefault="00B878A2" w:rsidP="00C04EE8">
      <w:r w:rsidRPr="005602D6">
        <w:t xml:space="preserve">Het leveren en aanbrengen van een </w:t>
      </w:r>
      <w:proofErr w:type="spellStart"/>
      <w:r w:rsidRPr="005602D6">
        <w:t>verlichtingsarmatu</w:t>
      </w:r>
      <w:proofErr w:type="spellEnd"/>
      <w:r w:rsidRPr="005602D6">
        <w:t xml:space="preserve">(u)r(en) in de liftcabine inclusief noodverlichtingsunit, uitgevoerd in led. De noodverlichting heeft een autonome brandduur van minimaal 1 uur en de lichtopbrengst is minimaal 10 lux. </w:t>
      </w:r>
      <w:r w:rsidRPr="005602D6">
        <w:br/>
      </w:r>
      <w:r w:rsidRPr="005602D6">
        <w:lastRenderedPageBreak/>
        <w:t>De verlichting moet worden uitgevoerd met een automatische in- en uitschakeling waarvan de schakeltijd instelbaar is.</w:t>
      </w:r>
    </w:p>
    <w:p w14:paraId="1C8BB5ED" w14:textId="77777777" w:rsidR="00F667CC" w:rsidRPr="005602D6" w:rsidRDefault="00F667CC" w:rsidP="00C04EE8"/>
    <w:p w14:paraId="36CEFB6C" w14:textId="77777777" w:rsidR="00D97A66" w:rsidRPr="005602D6" w:rsidRDefault="00B878A2" w:rsidP="00C04EE8">
      <w:pPr>
        <w:pStyle w:val="Kop2"/>
        <w:numPr>
          <w:ilvl w:val="1"/>
          <w:numId w:val="13"/>
        </w:numPr>
        <w:ind w:left="426" w:hanging="426"/>
        <w:rPr>
          <w:u w:val="single"/>
        </w:rPr>
      </w:pPr>
      <w:bookmarkStart w:id="7" w:name="_Toc206424220"/>
      <w:r w:rsidRPr="005602D6">
        <w:rPr>
          <w:u w:val="single"/>
        </w:rPr>
        <w:t>L0805 Reviseren van de cabinedeur(en)</w:t>
      </w:r>
      <w:r w:rsidR="00A97126" w:rsidRPr="005602D6">
        <w:rPr>
          <w:u w:val="single"/>
        </w:rPr>
        <w:ptab w:relativeTo="margin" w:alignment="right" w:leader="underscore"/>
      </w:r>
      <w:bookmarkEnd w:id="7"/>
    </w:p>
    <w:p w14:paraId="3D902C29" w14:textId="77777777" w:rsidR="00B878A2" w:rsidRPr="005602D6" w:rsidRDefault="00B878A2" w:rsidP="0025593C">
      <w:pPr>
        <w:rPr>
          <w:color w:val="2F5496" w:themeColor="accent1" w:themeShade="BF"/>
          <w:sz w:val="10"/>
          <w:szCs w:val="12"/>
        </w:rPr>
      </w:pPr>
    </w:p>
    <w:p w14:paraId="5EFAF723"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CE7D62D"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45105BBB" w14:textId="77777777" w:rsidR="00F667CC" w:rsidRPr="005602D6" w:rsidRDefault="00F667CC" w:rsidP="00C04EE8"/>
    <w:p w14:paraId="1F9BF78B" w14:textId="77777777" w:rsidR="00D97A66" w:rsidRPr="005602D6" w:rsidRDefault="00B878A2" w:rsidP="00C04EE8">
      <w:pPr>
        <w:pStyle w:val="Kop2"/>
        <w:numPr>
          <w:ilvl w:val="1"/>
          <w:numId w:val="13"/>
        </w:numPr>
        <w:ind w:left="426" w:hanging="426"/>
        <w:rPr>
          <w:u w:val="single"/>
        </w:rPr>
      </w:pPr>
      <w:bookmarkStart w:id="8" w:name="_Toc206424221"/>
      <w:r w:rsidRPr="005602D6">
        <w:rPr>
          <w:u w:val="single"/>
        </w:rPr>
        <w:t>L0810 Vervangen van de cabinedeurmotor</w:t>
      </w:r>
      <w:r w:rsidR="00A97126" w:rsidRPr="005602D6">
        <w:rPr>
          <w:u w:val="single"/>
        </w:rPr>
        <w:ptab w:relativeTo="margin" w:alignment="right" w:leader="underscore"/>
      </w:r>
      <w:bookmarkEnd w:id="8"/>
    </w:p>
    <w:p w14:paraId="3D744479" w14:textId="77777777" w:rsidR="00B878A2" w:rsidRPr="005602D6" w:rsidRDefault="00B878A2" w:rsidP="0025593C">
      <w:pPr>
        <w:rPr>
          <w:color w:val="2F5496" w:themeColor="accent1" w:themeShade="BF"/>
          <w:sz w:val="10"/>
          <w:szCs w:val="12"/>
        </w:rPr>
      </w:pPr>
    </w:p>
    <w:p w14:paraId="3073998B"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DD63D31" w14:textId="77777777" w:rsidR="00D30CF8" w:rsidRPr="005602D6" w:rsidRDefault="00B878A2" w:rsidP="00C04EE8">
      <w:r w:rsidRPr="005602D6">
        <w:t>Het leveren en vervangen van de elektromotor van de cabinedeuraandrijving, inclusief alle noodzakelijke afstellingen en aanpassingen.</w:t>
      </w:r>
    </w:p>
    <w:p w14:paraId="7EF65684" w14:textId="77777777" w:rsidR="00F667CC" w:rsidRPr="005602D6" w:rsidRDefault="00F667CC" w:rsidP="00C04EE8"/>
    <w:p w14:paraId="68D87EA7" w14:textId="77777777" w:rsidR="00CD746C" w:rsidRPr="005602D6" w:rsidRDefault="00CD746C">
      <w:pPr>
        <w:spacing w:after="160" w:line="259" w:lineRule="auto"/>
        <w:rPr>
          <w:rFonts w:eastAsiaTheme="minorHAnsi" w:cstheme="minorBidi"/>
          <w:sz w:val="22"/>
        </w:rPr>
      </w:pPr>
      <w:r w:rsidRPr="005602D6">
        <w:br w:type="page"/>
      </w:r>
    </w:p>
    <w:p w14:paraId="4B61FE5D" w14:textId="77777777" w:rsidR="00D97A66" w:rsidRPr="005602D6" w:rsidRDefault="00AE6864" w:rsidP="00C04EE8">
      <w:pPr>
        <w:pStyle w:val="Kop1"/>
        <w:spacing w:before="0"/>
        <w:ind w:left="425" w:hanging="425"/>
        <w:rPr>
          <w:rFonts w:cs="Arial"/>
        </w:rPr>
      </w:pPr>
      <w:bookmarkStart w:id="9" w:name="_Toc206424222"/>
      <w:r w:rsidRPr="005602D6">
        <w:rPr>
          <w:rFonts w:cs="Arial"/>
          <w:szCs w:val="28"/>
        </w:rPr>
        <w:lastRenderedPageBreak/>
        <w:t>Geulenstraat 62</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1194376</w:t>
      </w:r>
      <w:bookmarkEnd w:id="9"/>
    </w:p>
    <w:p w14:paraId="09680BBB" w14:textId="77777777" w:rsidR="0025593C" w:rsidRPr="005602D6" w:rsidRDefault="0025593C" w:rsidP="0025593C">
      <w:pPr>
        <w:rPr>
          <w:sz w:val="10"/>
          <w:szCs w:val="12"/>
        </w:rPr>
      </w:pPr>
    </w:p>
    <w:p w14:paraId="7796C585" w14:textId="77777777" w:rsidR="00D97A66" w:rsidRPr="005602D6" w:rsidRDefault="0025593C" w:rsidP="00C04EE8">
      <w:pPr>
        <w:pStyle w:val="Kop2"/>
        <w:ind w:left="426" w:hanging="426"/>
      </w:pPr>
      <w:bookmarkStart w:id="10" w:name="_Toc206424223"/>
      <w:r w:rsidRPr="005602D6">
        <w:t>Gegevens van de installatie</w:t>
      </w:r>
      <w:bookmarkEnd w:id="10"/>
    </w:p>
    <w:p w14:paraId="6E246F2F" w14:textId="77777777" w:rsidR="00CB6C39" w:rsidRPr="005602D6" w:rsidRDefault="00CB6C39" w:rsidP="00CB6C39">
      <w:pPr>
        <w:pStyle w:val="Kop2"/>
        <w:numPr>
          <w:ilvl w:val="0"/>
          <w:numId w:val="0"/>
        </w:numPr>
        <w:rPr>
          <w:sz w:val="22"/>
          <w:szCs w:val="28"/>
          <w:u w:val="single"/>
        </w:rPr>
      </w:pPr>
      <w:bookmarkStart w:id="11" w:name="_Toc206424224"/>
      <w:r w:rsidRPr="005602D6">
        <w:rPr>
          <w:sz w:val="22"/>
          <w:szCs w:val="28"/>
          <w:u w:val="single"/>
        </w:rPr>
        <w:ptab w:relativeTo="margin" w:alignment="right" w:leader="underscore"/>
      </w:r>
      <w:bookmarkEnd w:id="11"/>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5076E4B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6CA3F43"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17E9911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 xml:space="preserve">UG </w:t>
            </w:r>
            <w:proofErr w:type="spellStart"/>
            <w:r w:rsidRPr="005602D6">
              <w:rPr>
                <w:sz w:val="16"/>
                <w:szCs w:val="16"/>
              </w:rPr>
              <w:t>PurmerGeul</w:t>
            </w:r>
            <w:proofErr w:type="spellEnd"/>
            <w:r w:rsidRPr="005602D6">
              <w:rPr>
                <w:sz w:val="16"/>
                <w:szCs w:val="16"/>
              </w:rPr>
              <w:t xml:space="preserve"> Purmerend</w:t>
            </w:r>
          </w:p>
        </w:tc>
        <w:tc>
          <w:tcPr>
            <w:tcW w:w="2126" w:type="dxa"/>
            <w:vAlign w:val="center"/>
          </w:tcPr>
          <w:p w14:paraId="766F9EC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332A40E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Hydraulisch</w:t>
            </w:r>
          </w:p>
          <w:p w14:paraId="7709DD2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7AD0DD4C"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C30DA2D"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792EFC2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Geulenstraat 62, Purmerend</w:t>
            </w:r>
          </w:p>
        </w:tc>
        <w:tc>
          <w:tcPr>
            <w:tcW w:w="2126" w:type="dxa"/>
            <w:vAlign w:val="center"/>
          </w:tcPr>
          <w:p w14:paraId="1A8CAF0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2222617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w:t>
            </w:r>
          </w:p>
          <w:p w14:paraId="1C01597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5A1D2E5E"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9C6B4FB"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1719CB2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Personenlift</w:t>
            </w:r>
          </w:p>
        </w:tc>
        <w:tc>
          <w:tcPr>
            <w:tcW w:w="2126" w:type="dxa"/>
            <w:vAlign w:val="center"/>
          </w:tcPr>
          <w:p w14:paraId="5392E24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44FF41C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w:t>
            </w:r>
          </w:p>
          <w:p w14:paraId="0F8AC7B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402F1D25"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C88B965"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143D2B1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geule0062 01</w:t>
            </w:r>
          </w:p>
        </w:tc>
        <w:tc>
          <w:tcPr>
            <w:tcW w:w="2126" w:type="dxa"/>
            <w:vAlign w:val="center"/>
          </w:tcPr>
          <w:p w14:paraId="09AACB3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7842460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218681D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79361902"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A7DF5B2"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7D47A50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Schindler Liften B.V.</w:t>
            </w:r>
          </w:p>
        </w:tc>
        <w:tc>
          <w:tcPr>
            <w:tcW w:w="2126" w:type="dxa"/>
            <w:vAlign w:val="center"/>
          </w:tcPr>
          <w:p w14:paraId="4092BE9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58A6271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1:1</w:t>
            </w:r>
          </w:p>
        </w:tc>
      </w:tr>
      <w:tr w:rsidR="00580529" w:rsidRPr="005602D6" w14:paraId="4F7AD11A"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B6A4D66"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28281CA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1194376</w:t>
            </w:r>
          </w:p>
        </w:tc>
        <w:tc>
          <w:tcPr>
            <w:tcW w:w="2126" w:type="dxa"/>
            <w:vAlign w:val="center"/>
          </w:tcPr>
          <w:p w14:paraId="25DFB09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1185A79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680E615E"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5B4A159"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6D9E911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Liftinstituut B.V.</w:t>
            </w:r>
          </w:p>
        </w:tc>
        <w:tc>
          <w:tcPr>
            <w:tcW w:w="2126" w:type="dxa"/>
            <w:vAlign w:val="center"/>
          </w:tcPr>
          <w:p w14:paraId="7730532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13F2E38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3,50 m</w:t>
            </w:r>
          </w:p>
        </w:tc>
      </w:tr>
      <w:tr w:rsidR="00580529" w:rsidRPr="005602D6" w14:paraId="5CA531F8"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ABA3203"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241D4EE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144100801</w:t>
            </w:r>
          </w:p>
        </w:tc>
        <w:tc>
          <w:tcPr>
            <w:tcW w:w="2126" w:type="dxa"/>
            <w:vAlign w:val="center"/>
          </w:tcPr>
          <w:p w14:paraId="13695F3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4C75C22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0,50 m/s</w:t>
            </w:r>
          </w:p>
        </w:tc>
      </w:tr>
      <w:tr w:rsidR="00580529" w:rsidRPr="005602D6" w14:paraId="59E20810"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87AE9F5"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2E6E474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EDNL</w:t>
            </w:r>
          </w:p>
        </w:tc>
        <w:tc>
          <w:tcPr>
            <w:tcW w:w="2126" w:type="dxa"/>
            <w:vAlign w:val="center"/>
          </w:tcPr>
          <w:p w14:paraId="57B2330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6A5BABF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630 kg</w:t>
            </w:r>
          </w:p>
        </w:tc>
      </w:tr>
      <w:tr w:rsidR="00580529" w:rsidRPr="005602D6" w14:paraId="2B6E082A"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F5C3104"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1ED1532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1981</w:t>
            </w:r>
          </w:p>
        </w:tc>
        <w:tc>
          <w:tcPr>
            <w:tcW w:w="2126" w:type="dxa"/>
            <w:vAlign w:val="center"/>
          </w:tcPr>
          <w:p w14:paraId="5F70AE5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00DCA33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373BF9EB" w14:textId="77777777" w:rsidR="000A166D" w:rsidRPr="005602D6" w:rsidRDefault="000A166D" w:rsidP="00876137">
      <w:pPr>
        <w:pStyle w:val="Geenafstand"/>
        <w:rPr>
          <w:rFonts w:cs="Arial"/>
          <w:sz w:val="20"/>
          <w:szCs w:val="20"/>
        </w:rPr>
      </w:pPr>
    </w:p>
    <w:p w14:paraId="12EF765E" w14:textId="77777777" w:rsidR="00D97A66" w:rsidRPr="005602D6" w:rsidRDefault="00B878A2" w:rsidP="00C04EE8">
      <w:pPr>
        <w:pStyle w:val="Kop2"/>
        <w:numPr>
          <w:ilvl w:val="1"/>
          <w:numId w:val="13"/>
        </w:numPr>
        <w:ind w:left="426" w:hanging="426"/>
        <w:rPr>
          <w:u w:val="single"/>
        </w:rPr>
      </w:pPr>
      <w:bookmarkStart w:id="12" w:name="_Toc206424225"/>
      <w:r w:rsidRPr="005602D6">
        <w:rPr>
          <w:u w:val="single"/>
        </w:rPr>
        <w:t>L0215 Vervangen van de hulp/besturingsrelais</w:t>
      </w:r>
      <w:r w:rsidR="00A97126" w:rsidRPr="005602D6">
        <w:rPr>
          <w:u w:val="single"/>
        </w:rPr>
        <w:ptab w:relativeTo="margin" w:alignment="right" w:leader="underscore"/>
      </w:r>
      <w:bookmarkEnd w:id="12"/>
    </w:p>
    <w:p w14:paraId="079CA29C" w14:textId="77777777" w:rsidR="00B878A2" w:rsidRPr="005602D6" w:rsidRDefault="00B878A2" w:rsidP="0025593C">
      <w:pPr>
        <w:rPr>
          <w:color w:val="2F5496" w:themeColor="accent1" w:themeShade="BF"/>
          <w:sz w:val="10"/>
          <w:szCs w:val="12"/>
        </w:rPr>
      </w:pPr>
    </w:p>
    <w:p w14:paraId="1F16DF7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B8792D3" w14:textId="77777777" w:rsidR="00D30CF8" w:rsidRPr="005602D6" w:rsidRDefault="00B878A2" w:rsidP="00C04EE8">
      <w:r w:rsidRPr="005602D6">
        <w:t>Het leveren en vervangen van hulprelais. De hulprelais dienen te zijn voorzien van aanduidingen gelijk aan die in het elektrisch schema. Onder hulprelais worden ook printplaten met hierop gemonteerde relais verstaan.</w:t>
      </w:r>
    </w:p>
    <w:p w14:paraId="2B188424" w14:textId="77777777" w:rsidR="00F667CC" w:rsidRPr="005602D6" w:rsidRDefault="00F667CC" w:rsidP="00C04EE8"/>
    <w:p w14:paraId="66922A99" w14:textId="77777777" w:rsidR="00D97A66" w:rsidRPr="005602D6" w:rsidRDefault="00B878A2" w:rsidP="00C04EE8">
      <w:pPr>
        <w:pStyle w:val="Kop2"/>
        <w:numPr>
          <w:ilvl w:val="1"/>
          <w:numId w:val="13"/>
        </w:numPr>
        <w:ind w:left="426" w:hanging="426"/>
        <w:rPr>
          <w:u w:val="single"/>
        </w:rPr>
      </w:pPr>
      <w:bookmarkStart w:id="13" w:name="_Toc206424226"/>
      <w:r w:rsidRPr="005602D6">
        <w:rPr>
          <w:u w:val="single"/>
        </w:rPr>
        <w:t>L0605 Reviseren van de schachtdeuren (slijtende delen)</w:t>
      </w:r>
      <w:r w:rsidR="00A97126" w:rsidRPr="005602D6">
        <w:rPr>
          <w:u w:val="single"/>
        </w:rPr>
        <w:ptab w:relativeTo="margin" w:alignment="right" w:leader="underscore"/>
      </w:r>
      <w:bookmarkEnd w:id="13"/>
    </w:p>
    <w:p w14:paraId="10792167" w14:textId="77777777" w:rsidR="00B878A2" w:rsidRPr="005602D6" w:rsidRDefault="00B878A2" w:rsidP="0025593C">
      <w:pPr>
        <w:rPr>
          <w:color w:val="2F5496" w:themeColor="accent1" w:themeShade="BF"/>
          <w:sz w:val="10"/>
          <w:szCs w:val="12"/>
        </w:rPr>
      </w:pPr>
    </w:p>
    <w:p w14:paraId="12031C86"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C6A0BAF"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2B4F0B99" w14:textId="77777777" w:rsidR="00F667CC" w:rsidRPr="005602D6" w:rsidRDefault="00F667CC" w:rsidP="00C04EE8"/>
    <w:p w14:paraId="127CA9F4" w14:textId="77777777" w:rsidR="00D97A66" w:rsidRPr="005602D6" w:rsidRDefault="00B878A2" w:rsidP="00C04EE8">
      <w:pPr>
        <w:pStyle w:val="Kop2"/>
        <w:numPr>
          <w:ilvl w:val="1"/>
          <w:numId w:val="13"/>
        </w:numPr>
        <w:ind w:left="426" w:hanging="426"/>
        <w:rPr>
          <w:u w:val="single"/>
        </w:rPr>
      </w:pPr>
      <w:bookmarkStart w:id="14" w:name="_Toc206424227"/>
      <w:r w:rsidRPr="005602D6">
        <w:rPr>
          <w:u w:val="single"/>
        </w:rPr>
        <w:t>L0710 Vervangen van de cabinebekleding</w:t>
      </w:r>
      <w:r w:rsidR="00A97126" w:rsidRPr="005602D6">
        <w:rPr>
          <w:u w:val="single"/>
        </w:rPr>
        <w:ptab w:relativeTo="margin" w:alignment="right" w:leader="underscore"/>
      </w:r>
      <w:bookmarkEnd w:id="14"/>
    </w:p>
    <w:p w14:paraId="5390A00D" w14:textId="77777777" w:rsidR="00B878A2" w:rsidRPr="005602D6" w:rsidRDefault="00B878A2" w:rsidP="0025593C">
      <w:pPr>
        <w:rPr>
          <w:color w:val="2F5496" w:themeColor="accent1" w:themeShade="BF"/>
          <w:sz w:val="10"/>
          <w:szCs w:val="12"/>
        </w:rPr>
      </w:pPr>
    </w:p>
    <w:p w14:paraId="6E58E53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35E6EA8" w14:textId="77777777" w:rsidR="00D30CF8" w:rsidRPr="005602D6" w:rsidRDefault="00B878A2" w:rsidP="00C04EE8">
      <w:r w:rsidRPr="005602D6">
        <w:t>Het leveren en vervangen van de cabinebekleding. Het betreft de wanden, de vloer en het plafond, inclusief ledverlichting. De oude wandbekleding en vloerbedekking dient te worden verwijderd en indien noodzakelijk moet de ondervloer worden hersteld of verstevigd.</w:t>
      </w:r>
      <w:r w:rsidRPr="005602D6">
        <w:br/>
        <w:t xml:space="preserve">De wanden en plafond dienen krasbestendig te zijn en de vloerbedekking dient slijtvast te zijn uitgevoerd. De huidige ventilatie van de cabine moet worden gewaarborgd. </w:t>
      </w:r>
      <w:r w:rsidRPr="005602D6">
        <w:br/>
        <w:t>De cabinebekleding dient geschikt te zijn voor de huidige toepassing. Het definitieve ontwerp wordt in overleg met de opdrachtgever bepaald.</w:t>
      </w:r>
      <w:r w:rsidRPr="005602D6">
        <w:br/>
      </w:r>
      <w:r w:rsidRPr="005602D6">
        <w:br/>
        <w:t>Na het aanbrengen van de cabinebekleding dienen de cabine en het tegengewicht van tractieliften te worden gebalanceerd. Indien noodzakelijk dient de massa van het tegengewicht te worden aangepast.</w:t>
      </w:r>
    </w:p>
    <w:p w14:paraId="38C810A7" w14:textId="77777777" w:rsidR="00F667CC" w:rsidRPr="005602D6" w:rsidRDefault="00F667CC" w:rsidP="00C04EE8"/>
    <w:p w14:paraId="6E33A68A" w14:textId="77777777" w:rsidR="00D97A66" w:rsidRPr="005602D6" w:rsidRDefault="00B878A2" w:rsidP="00C04EE8">
      <w:pPr>
        <w:pStyle w:val="Kop2"/>
        <w:numPr>
          <w:ilvl w:val="1"/>
          <w:numId w:val="13"/>
        </w:numPr>
        <w:ind w:left="426" w:hanging="426"/>
        <w:rPr>
          <w:u w:val="single"/>
        </w:rPr>
      </w:pPr>
      <w:bookmarkStart w:id="15" w:name="_Toc206424228"/>
      <w:r w:rsidRPr="005602D6">
        <w:rPr>
          <w:u w:val="single"/>
        </w:rPr>
        <w:t>L0750 Vervangen van de cabineslofvoering</w:t>
      </w:r>
      <w:r w:rsidR="00A97126" w:rsidRPr="005602D6">
        <w:rPr>
          <w:u w:val="single"/>
        </w:rPr>
        <w:ptab w:relativeTo="margin" w:alignment="right" w:leader="underscore"/>
      </w:r>
      <w:bookmarkEnd w:id="15"/>
    </w:p>
    <w:p w14:paraId="4E88EE19" w14:textId="77777777" w:rsidR="00B878A2" w:rsidRPr="005602D6" w:rsidRDefault="00B878A2" w:rsidP="0025593C">
      <w:pPr>
        <w:rPr>
          <w:color w:val="2F5496" w:themeColor="accent1" w:themeShade="BF"/>
          <w:sz w:val="10"/>
          <w:szCs w:val="12"/>
        </w:rPr>
      </w:pPr>
    </w:p>
    <w:p w14:paraId="7623198F"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B98730B" w14:textId="77777777" w:rsidR="00D30CF8" w:rsidRPr="005602D6" w:rsidRDefault="00B878A2" w:rsidP="00C04EE8">
      <w:r w:rsidRPr="005602D6">
        <w:lastRenderedPageBreak/>
        <w:t>Het leveren en vervangen van de slofvoeringen ten behoeve van de geleiding van de cabine. De leiders moeten worden gereinigd.</w:t>
      </w:r>
    </w:p>
    <w:p w14:paraId="62823CA5" w14:textId="77777777" w:rsidR="00F667CC" w:rsidRPr="005602D6" w:rsidRDefault="00F667CC" w:rsidP="00C04EE8"/>
    <w:p w14:paraId="395D6301" w14:textId="77777777" w:rsidR="00D97A66" w:rsidRPr="005602D6" w:rsidRDefault="00B878A2" w:rsidP="00C04EE8">
      <w:pPr>
        <w:pStyle w:val="Kop2"/>
        <w:numPr>
          <w:ilvl w:val="1"/>
          <w:numId w:val="13"/>
        </w:numPr>
        <w:ind w:left="426" w:hanging="426"/>
        <w:rPr>
          <w:u w:val="single"/>
        </w:rPr>
      </w:pPr>
      <w:bookmarkStart w:id="16" w:name="_Toc206424229"/>
      <w:r w:rsidRPr="005602D6">
        <w:rPr>
          <w:u w:val="single"/>
        </w:rPr>
        <w:t>L0805 Reviseren van de cabinedeur(en)</w:t>
      </w:r>
      <w:r w:rsidR="00A97126" w:rsidRPr="005602D6">
        <w:rPr>
          <w:u w:val="single"/>
        </w:rPr>
        <w:ptab w:relativeTo="margin" w:alignment="right" w:leader="underscore"/>
      </w:r>
      <w:bookmarkEnd w:id="16"/>
    </w:p>
    <w:p w14:paraId="4EABE7C4" w14:textId="77777777" w:rsidR="00B878A2" w:rsidRPr="005602D6" w:rsidRDefault="00B878A2" w:rsidP="0025593C">
      <w:pPr>
        <w:rPr>
          <w:color w:val="2F5496" w:themeColor="accent1" w:themeShade="BF"/>
          <w:sz w:val="10"/>
          <w:szCs w:val="12"/>
        </w:rPr>
      </w:pPr>
    </w:p>
    <w:p w14:paraId="33E73234"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77DD33A"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411D25D9" w14:textId="77777777" w:rsidR="00F667CC" w:rsidRPr="005602D6" w:rsidRDefault="00F667CC" w:rsidP="00C04EE8"/>
    <w:p w14:paraId="1641BE24" w14:textId="77777777" w:rsidR="00D97A66" w:rsidRPr="005602D6" w:rsidRDefault="00B878A2" w:rsidP="00C04EE8">
      <w:pPr>
        <w:pStyle w:val="Kop2"/>
        <w:numPr>
          <w:ilvl w:val="1"/>
          <w:numId w:val="13"/>
        </w:numPr>
        <w:ind w:left="426" w:hanging="426"/>
        <w:rPr>
          <w:u w:val="single"/>
        </w:rPr>
      </w:pPr>
      <w:bookmarkStart w:id="17" w:name="_Toc206424230"/>
      <w:r w:rsidRPr="005602D6">
        <w:rPr>
          <w:u w:val="single"/>
        </w:rPr>
        <w:t>L0806 Vervangen van de cabinedeuraandrijving</w:t>
      </w:r>
      <w:r w:rsidR="00A97126" w:rsidRPr="005602D6">
        <w:rPr>
          <w:u w:val="single"/>
        </w:rPr>
        <w:ptab w:relativeTo="margin" w:alignment="right" w:leader="underscore"/>
      </w:r>
      <w:bookmarkEnd w:id="17"/>
    </w:p>
    <w:p w14:paraId="7328296A" w14:textId="77777777" w:rsidR="00B878A2" w:rsidRPr="005602D6" w:rsidRDefault="00B878A2" w:rsidP="0025593C">
      <w:pPr>
        <w:rPr>
          <w:color w:val="2F5496" w:themeColor="accent1" w:themeShade="BF"/>
          <w:sz w:val="10"/>
          <w:szCs w:val="12"/>
        </w:rPr>
      </w:pPr>
    </w:p>
    <w:p w14:paraId="66C9CC81"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6B75A96" w14:textId="77777777" w:rsidR="00D30CF8" w:rsidRPr="005602D6" w:rsidRDefault="00B878A2" w:rsidP="00C04EE8">
      <w:r w:rsidRPr="005602D6">
        <w:t>Het leveren en vervangen van de cabinedeuraandrijving. Het mechanische deel van de cabinedeuraandrijving compleet vervangen door een nieuwe snelheidsgeregelde elektromotor met tandriem aandrijving. Dit inclusief alle aanverwante onderdelen, bekabeling/bedrading en noodzakelijke afstellingen. Indien aanwezig, de  besturingsprinten en snelheidsregelaar compleet vervangen door nieuwe onderdelen, passend bij de toe te passen elektromotor.</w:t>
      </w:r>
    </w:p>
    <w:p w14:paraId="231B11A6" w14:textId="77777777" w:rsidR="00F667CC" w:rsidRPr="005602D6" w:rsidRDefault="00F667CC" w:rsidP="00C04EE8"/>
    <w:p w14:paraId="6080C905" w14:textId="77777777" w:rsidR="00D97A66" w:rsidRPr="005602D6" w:rsidRDefault="00B878A2" w:rsidP="00C04EE8">
      <w:pPr>
        <w:pStyle w:val="Kop2"/>
        <w:numPr>
          <w:ilvl w:val="1"/>
          <w:numId w:val="13"/>
        </w:numPr>
        <w:ind w:left="426" w:hanging="426"/>
        <w:rPr>
          <w:u w:val="single"/>
        </w:rPr>
      </w:pPr>
      <w:bookmarkStart w:id="18" w:name="_Toc206424231"/>
      <w:r w:rsidRPr="005602D6">
        <w:rPr>
          <w:u w:val="single"/>
        </w:rPr>
        <w:t>L0860 Vervangen van de sensorlijst/detectielijst van de cabinedeur</w:t>
      </w:r>
      <w:r w:rsidR="00A97126" w:rsidRPr="005602D6">
        <w:rPr>
          <w:u w:val="single"/>
        </w:rPr>
        <w:ptab w:relativeTo="margin" w:alignment="right" w:leader="underscore"/>
      </w:r>
      <w:bookmarkEnd w:id="18"/>
    </w:p>
    <w:p w14:paraId="47ACBC1A" w14:textId="77777777" w:rsidR="00B878A2" w:rsidRPr="005602D6" w:rsidRDefault="00B878A2" w:rsidP="0025593C">
      <w:pPr>
        <w:rPr>
          <w:color w:val="2F5496" w:themeColor="accent1" w:themeShade="BF"/>
          <w:sz w:val="10"/>
          <w:szCs w:val="12"/>
        </w:rPr>
      </w:pPr>
    </w:p>
    <w:p w14:paraId="48B911E1"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7EEFB5CF" w14:textId="77777777" w:rsidR="00D30CF8" w:rsidRPr="005602D6" w:rsidRDefault="00B878A2" w:rsidP="00C04EE8">
      <w:r w:rsidRPr="005602D6">
        <w:t>Het leveren en vervangen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4D1EB491" w14:textId="77777777" w:rsidR="00F667CC" w:rsidRPr="005602D6" w:rsidRDefault="00F667CC" w:rsidP="00C04EE8"/>
    <w:p w14:paraId="2E020DF2" w14:textId="77777777" w:rsidR="00D97A66" w:rsidRPr="005602D6" w:rsidRDefault="00B878A2" w:rsidP="00C04EE8">
      <w:pPr>
        <w:pStyle w:val="Kop2"/>
        <w:numPr>
          <w:ilvl w:val="1"/>
          <w:numId w:val="13"/>
        </w:numPr>
        <w:ind w:left="426" w:hanging="426"/>
        <w:rPr>
          <w:u w:val="single"/>
        </w:rPr>
      </w:pPr>
      <w:bookmarkStart w:id="19" w:name="_Toc206424232"/>
      <w:r w:rsidRPr="005602D6">
        <w:rPr>
          <w:u w:val="single"/>
        </w:rPr>
        <w:t>L0915 Vervangen van de verende stuitingen van de cabine</w:t>
      </w:r>
      <w:r w:rsidR="00A97126" w:rsidRPr="005602D6">
        <w:rPr>
          <w:u w:val="single"/>
        </w:rPr>
        <w:ptab w:relativeTo="margin" w:alignment="right" w:leader="underscore"/>
      </w:r>
      <w:bookmarkEnd w:id="19"/>
    </w:p>
    <w:p w14:paraId="1FDDCCA4" w14:textId="77777777" w:rsidR="00B878A2" w:rsidRPr="005602D6" w:rsidRDefault="00B878A2" w:rsidP="0025593C">
      <w:pPr>
        <w:rPr>
          <w:color w:val="2F5496" w:themeColor="accent1" w:themeShade="BF"/>
          <w:sz w:val="10"/>
          <w:szCs w:val="12"/>
        </w:rPr>
      </w:pPr>
    </w:p>
    <w:p w14:paraId="1B006D3F"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7A6BD02B" w14:textId="77777777" w:rsidR="00D30CF8" w:rsidRPr="005602D6" w:rsidRDefault="00B878A2" w:rsidP="00C04EE8">
      <w:r w:rsidRPr="005602D6">
        <w:t>Het leveren en aanbrengen van de verende stuitingen onder de baan van de liftcabine, geschikt voor (een eventuele nieuwe situatie van) de lift.</w:t>
      </w:r>
    </w:p>
    <w:p w14:paraId="151DEA00" w14:textId="77777777" w:rsidR="00F667CC" w:rsidRPr="005602D6" w:rsidRDefault="00F667CC" w:rsidP="00C04EE8"/>
    <w:p w14:paraId="37A6B687" w14:textId="77777777" w:rsidR="00CD746C" w:rsidRPr="005602D6" w:rsidRDefault="00CD746C">
      <w:pPr>
        <w:spacing w:after="160" w:line="259" w:lineRule="auto"/>
        <w:rPr>
          <w:rFonts w:eastAsiaTheme="minorHAnsi" w:cstheme="minorBidi"/>
          <w:sz w:val="22"/>
        </w:rPr>
      </w:pPr>
      <w:r w:rsidRPr="005602D6">
        <w:br w:type="page"/>
      </w:r>
    </w:p>
    <w:p w14:paraId="11B5192F" w14:textId="77777777" w:rsidR="00D97A66" w:rsidRPr="005602D6" w:rsidRDefault="00AE6864" w:rsidP="00C04EE8">
      <w:pPr>
        <w:pStyle w:val="Kop1"/>
        <w:spacing w:before="0"/>
        <w:ind w:left="425" w:hanging="425"/>
        <w:rPr>
          <w:rFonts w:cs="Arial"/>
        </w:rPr>
      </w:pPr>
      <w:bookmarkStart w:id="20" w:name="_Toc206424233"/>
      <w:r w:rsidRPr="005602D6">
        <w:rPr>
          <w:rFonts w:cs="Arial"/>
          <w:szCs w:val="28"/>
        </w:rPr>
        <w:lastRenderedPageBreak/>
        <w:t>Gorslaan 50</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OA1978</w:t>
      </w:r>
      <w:bookmarkEnd w:id="20"/>
    </w:p>
    <w:p w14:paraId="6B93E621" w14:textId="77777777" w:rsidR="0025593C" w:rsidRPr="005602D6" w:rsidRDefault="0025593C" w:rsidP="0025593C">
      <w:pPr>
        <w:rPr>
          <w:sz w:val="10"/>
          <w:szCs w:val="12"/>
        </w:rPr>
      </w:pPr>
    </w:p>
    <w:p w14:paraId="23F079D3" w14:textId="77777777" w:rsidR="00D97A66" w:rsidRPr="005602D6" w:rsidRDefault="0025593C" w:rsidP="00C04EE8">
      <w:pPr>
        <w:pStyle w:val="Kop2"/>
        <w:ind w:left="426" w:hanging="426"/>
      </w:pPr>
      <w:bookmarkStart w:id="21" w:name="_Toc206424234"/>
      <w:r w:rsidRPr="005602D6">
        <w:t>Gegevens van de installatie</w:t>
      </w:r>
      <w:bookmarkEnd w:id="21"/>
    </w:p>
    <w:p w14:paraId="5B7E549D" w14:textId="77777777" w:rsidR="00CB6C39" w:rsidRPr="005602D6" w:rsidRDefault="00CB6C39" w:rsidP="00CB6C39">
      <w:pPr>
        <w:pStyle w:val="Kop2"/>
        <w:numPr>
          <w:ilvl w:val="0"/>
          <w:numId w:val="0"/>
        </w:numPr>
        <w:rPr>
          <w:sz w:val="22"/>
          <w:szCs w:val="28"/>
          <w:u w:val="single"/>
        </w:rPr>
      </w:pPr>
      <w:bookmarkStart w:id="22" w:name="_Toc206424235"/>
      <w:r w:rsidRPr="005602D6">
        <w:rPr>
          <w:sz w:val="22"/>
          <w:szCs w:val="28"/>
          <w:u w:val="single"/>
        </w:rPr>
        <w:ptab w:relativeTo="margin" w:alignment="right" w:leader="underscore"/>
      </w:r>
      <w:bookmarkEnd w:id="22"/>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7FAEE644"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880F762"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269F371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UG Brandweer Kazerne Purmerend</w:t>
            </w:r>
          </w:p>
        </w:tc>
        <w:tc>
          <w:tcPr>
            <w:tcW w:w="2126" w:type="dxa"/>
            <w:vAlign w:val="center"/>
          </w:tcPr>
          <w:p w14:paraId="4511CBB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56C2160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Hydraulisch</w:t>
            </w:r>
          </w:p>
          <w:p w14:paraId="6ED515B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5CA5279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3C4C858"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5F46CBB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Gorslaan 50, Purmerend</w:t>
            </w:r>
          </w:p>
        </w:tc>
        <w:tc>
          <w:tcPr>
            <w:tcW w:w="2126" w:type="dxa"/>
            <w:vAlign w:val="center"/>
          </w:tcPr>
          <w:p w14:paraId="3A02B73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153AF97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3</w:t>
            </w:r>
          </w:p>
          <w:p w14:paraId="12803CB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36998E1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6EBDAA4"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612F8DC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 naast receptie</w:t>
            </w:r>
          </w:p>
        </w:tc>
        <w:tc>
          <w:tcPr>
            <w:tcW w:w="2126" w:type="dxa"/>
            <w:vAlign w:val="center"/>
          </w:tcPr>
          <w:p w14:paraId="78601BE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1A1C829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3</w:t>
            </w:r>
          </w:p>
          <w:p w14:paraId="52CA513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1A494E05"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EC87D5"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7C23C5C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gorsl0050 01</w:t>
            </w:r>
          </w:p>
        </w:tc>
        <w:tc>
          <w:tcPr>
            <w:tcW w:w="2126" w:type="dxa"/>
            <w:vAlign w:val="center"/>
          </w:tcPr>
          <w:p w14:paraId="036837F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5038E21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3147606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765BE6DC"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942D50F"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63F45F9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OTIS B.V.</w:t>
            </w:r>
          </w:p>
        </w:tc>
        <w:tc>
          <w:tcPr>
            <w:tcW w:w="2126" w:type="dxa"/>
            <w:vAlign w:val="center"/>
          </w:tcPr>
          <w:p w14:paraId="3104E89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245BF1E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2:1</w:t>
            </w:r>
          </w:p>
        </w:tc>
      </w:tr>
      <w:tr w:rsidR="00580529" w:rsidRPr="005602D6" w14:paraId="2DD0DD24"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EB46BC0"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2A9678E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OA1978</w:t>
            </w:r>
          </w:p>
        </w:tc>
        <w:tc>
          <w:tcPr>
            <w:tcW w:w="2126" w:type="dxa"/>
            <w:vAlign w:val="center"/>
          </w:tcPr>
          <w:p w14:paraId="69A8C25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0A34FCB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416A90C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0C078EF"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32EC2DE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Liftinstituut B.V.</w:t>
            </w:r>
          </w:p>
        </w:tc>
        <w:tc>
          <w:tcPr>
            <w:tcW w:w="2126" w:type="dxa"/>
            <w:vAlign w:val="center"/>
          </w:tcPr>
          <w:p w14:paraId="29AA094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7B31D2A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6,60 m</w:t>
            </w:r>
          </w:p>
        </w:tc>
      </w:tr>
      <w:tr w:rsidR="00580529" w:rsidRPr="005602D6" w14:paraId="3A1652B6"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040185A"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25F2FF2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144101701</w:t>
            </w:r>
          </w:p>
        </w:tc>
        <w:tc>
          <w:tcPr>
            <w:tcW w:w="2126" w:type="dxa"/>
            <w:vAlign w:val="center"/>
          </w:tcPr>
          <w:p w14:paraId="763429F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4A3A4FD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0,53 m/s</w:t>
            </w:r>
          </w:p>
        </w:tc>
      </w:tr>
      <w:tr w:rsidR="00580529" w:rsidRPr="005602D6" w14:paraId="02677C09"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56FD4E8"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2E47720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EDNL</w:t>
            </w:r>
          </w:p>
        </w:tc>
        <w:tc>
          <w:tcPr>
            <w:tcW w:w="2126" w:type="dxa"/>
            <w:vAlign w:val="center"/>
          </w:tcPr>
          <w:p w14:paraId="05EDE3F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124F2C6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630 kg</w:t>
            </w:r>
          </w:p>
        </w:tc>
      </w:tr>
      <w:tr w:rsidR="00580529" w:rsidRPr="005602D6" w14:paraId="3D219426"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70E081C"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505A05C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1985</w:t>
            </w:r>
          </w:p>
        </w:tc>
        <w:tc>
          <w:tcPr>
            <w:tcW w:w="2126" w:type="dxa"/>
            <w:vAlign w:val="center"/>
          </w:tcPr>
          <w:p w14:paraId="289C411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0D7ADA9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4C3D4AD9" w14:textId="77777777" w:rsidR="000A166D" w:rsidRPr="005602D6" w:rsidRDefault="000A166D" w:rsidP="00876137">
      <w:pPr>
        <w:pStyle w:val="Geenafstand"/>
        <w:rPr>
          <w:rFonts w:cs="Arial"/>
          <w:sz w:val="20"/>
          <w:szCs w:val="20"/>
        </w:rPr>
      </w:pPr>
    </w:p>
    <w:p w14:paraId="666D46E3" w14:textId="77777777" w:rsidR="00D97A66" w:rsidRPr="005602D6" w:rsidRDefault="00B878A2" w:rsidP="00C04EE8">
      <w:pPr>
        <w:pStyle w:val="Kop2"/>
        <w:numPr>
          <w:ilvl w:val="1"/>
          <w:numId w:val="13"/>
        </w:numPr>
        <w:ind w:left="426" w:hanging="426"/>
        <w:rPr>
          <w:u w:val="single"/>
        </w:rPr>
      </w:pPr>
      <w:bookmarkStart w:id="23" w:name="_Toc206424236"/>
      <w:r w:rsidRPr="005602D6">
        <w:rPr>
          <w:u w:val="single"/>
        </w:rPr>
        <w:t>L0210 Vervangen van de hoofdstroomrelais</w:t>
      </w:r>
      <w:r w:rsidR="00A97126" w:rsidRPr="005602D6">
        <w:rPr>
          <w:u w:val="single"/>
        </w:rPr>
        <w:ptab w:relativeTo="margin" w:alignment="right" w:leader="underscore"/>
      </w:r>
      <w:bookmarkEnd w:id="23"/>
    </w:p>
    <w:p w14:paraId="09456D6D" w14:textId="77777777" w:rsidR="00B878A2" w:rsidRPr="005602D6" w:rsidRDefault="00B878A2" w:rsidP="0025593C">
      <w:pPr>
        <w:rPr>
          <w:color w:val="2F5496" w:themeColor="accent1" w:themeShade="BF"/>
          <w:sz w:val="10"/>
          <w:szCs w:val="12"/>
        </w:rPr>
      </w:pPr>
    </w:p>
    <w:p w14:paraId="4783A4D8"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2057DFCB" w14:textId="77777777" w:rsidR="00D30CF8" w:rsidRPr="005602D6" w:rsidRDefault="00B878A2" w:rsidP="00C04EE8">
      <w:r w:rsidRPr="005602D6">
        <w:t>Het leveren en vervangen van hoofdrelais van de besturing. De hoofdrelais dienen te zijn voorzien van aanduidingen gelijk aan die in het elektrisch schema.</w:t>
      </w:r>
    </w:p>
    <w:p w14:paraId="663122BF" w14:textId="77777777" w:rsidR="00F667CC" w:rsidRPr="005602D6" w:rsidRDefault="00F667CC" w:rsidP="00C04EE8"/>
    <w:p w14:paraId="060ED57A" w14:textId="77777777" w:rsidR="00D97A66" w:rsidRPr="005602D6" w:rsidRDefault="00B878A2" w:rsidP="00C04EE8">
      <w:pPr>
        <w:pStyle w:val="Kop2"/>
        <w:numPr>
          <w:ilvl w:val="1"/>
          <w:numId w:val="13"/>
        </w:numPr>
        <w:ind w:left="426" w:hanging="426"/>
        <w:rPr>
          <w:u w:val="single"/>
        </w:rPr>
      </w:pPr>
      <w:bookmarkStart w:id="24" w:name="_Toc206424237"/>
      <w:r w:rsidRPr="005602D6">
        <w:rPr>
          <w:u w:val="single"/>
        </w:rPr>
        <w:t>L0605 Reviseren van de schachtdeuren (slijtende delen)</w:t>
      </w:r>
      <w:r w:rsidR="00A97126" w:rsidRPr="005602D6">
        <w:rPr>
          <w:u w:val="single"/>
        </w:rPr>
        <w:ptab w:relativeTo="margin" w:alignment="right" w:leader="underscore"/>
      </w:r>
      <w:bookmarkEnd w:id="24"/>
    </w:p>
    <w:p w14:paraId="022065DE" w14:textId="77777777" w:rsidR="00B878A2" w:rsidRPr="005602D6" w:rsidRDefault="00B878A2" w:rsidP="0025593C">
      <w:pPr>
        <w:rPr>
          <w:color w:val="2F5496" w:themeColor="accent1" w:themeShade="BF"/>
          <w:sz w:val="10"/>
          <w:szCs w:val="12"/>
        </w:rPr>
      </w:pPr>
    </w:p>
    <w:p w14:paraId="2FF0A022"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D3C11D2"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44846B1F" w14:textId="77777777" w:rsidR="00F667CC" w:rsidRPr="005602D6" w:rsidRDefault="00F667CC" w:rsidP="00C04EE8"/>
    <w:p w14:paraId="270E6931" w14:textId="77777777" w:rsidR="00D97A66" w:rsidRPr="005602D6" w:rsidRDefault="00B878A2" w:rsidP="00C04EE8">
      <w:pPr>
        <w:pStyle w:val="Kop2"/>
        <w:numPr>
          <w:ilvl w:val="1"/>
          <w:numId w:val="13"/>
        </w:numPr>
        <w:ind w:left="426" w:hanging="426"/>
        <w:rPr>
          <w:u w:val="single"/>
        </w:rPr>
      </w:pPr>
      <w:bookmarkStart w:id="25" w:name="_Toc206424238"/>
      <w:r w:rsidRPr="005602D6">
        <w:rPr>
          <w:u w:val="single"/>
        </w:rPr>
        <w:t>L0805 Reviseren van de cabinedeur(en)</w:t>
      </w:r>
      <w:r w:rsidR="00A97126" w:rsidRPr="005602D6">
        <w:rPr>
          <w:u w:val="single"/>
        </w:rPr>
        <w:ptab w:relativeTo="margin" w:alignment="right" w:leader="underscore"/>
      </w:r>
      <w:bookmarkEnd w:id="25"/>
    </w:p>
    <w:p w14:paraId="6EE649F9" w14:textId="77777777" w:rsidR="00B878A2" w:rsidRPr="005602D6" w:rsidRDefault="00B878A2" w:rsidP="0025593C">
      <w:pPr>
        <w:rPr>
          <w:color w:val="2F5496" w:themeColor="accent1" w:themeShade="BF"/>
          <w:sz w:val="10"/>
          <w:szCs w:val="12"/>
        </w:rPr>
      </w:pPr>
    </w:p>
    <w:p w14:paraId="13B0D91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285C032"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602AFA68" w14:textId="77777777" w:rsidR="00F667CC" w:rsidRPr="005602D6" w:rsidRDefault="00F667CC" w:rsidP="00C04EE8"/>
    <w:p w14:paraId="6BD5431E" w14:textId="77777777" w:rsidR="00D97A66" w:rsidRPr="005602D6" w:rsidRDefault="00B878A2" w:rsidP="00C04EE8">
      <w:pPr>
        <w:pStyle w:val="Kop2"/>
        <w:numPr>
          <w:ilvl w:val="1"/>
          <w:numId w:val="13"/>
        </w:numPr>
        <w:ind w:left="426" w:hanging="426"/>
        <w:rPr>
          <w:u w:val="single"/>
        </w:rPr>
      </w:pPr>
      <w:bookmarkStart w:id="26" w:name="_Toc206424239"/>
      <w:r w:rsidRPr="005602D6">
        <w:rPr>
          <w:u w:val="single"/>
        </w:rPr>
        <w:t>L0806 Vervangen van de cabinedeuraandrijving</w:t>
      </w:r>
      <w:r w:rsidR="00A97126" w:rsidRPr="005602D6">
        <w:rPr>
          <w:u w:val="single"/>
        </w:rPr>
        <w:ptab w:relativeTo="margin" w:alignment="right" w:leader="underscore"/>
      </w:r>
      <w:bookmarkEnd w:id="26"/>
    </w:p>
    <w:p w14:paraId="6F7CD6D9" w14:textId="77777777" w:rsidR="00B878A2" w:rsidRPr="005602D6" w:rsidRDefault="00B878A2" w:rsidP="0025593C">
      <w:pPr>
        <w:rPr>
          <w:color w:val="2F5496" w:themeColor="accent1" w:themeShade="BF"/>
          <w:sz w:val="10"/>
          <w:szCs w:val="12"/>
        </w:rPr>
      </w:pPr>
    </w:p>
    <w:p w14:paraId="234B33E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712DC25" w14:textId="77777777" w:rsidR="00D30CF8" w:rsidRPr="005602D6" w:rsidRDefault="00B878A2" w:rsidP="00C04EE8">
      <w:r w:rsidRPr="005602D6">
        <w:lastRenderedPageBreak/>
        <w:t>Het leveren en vervangen van de cabinedeuraandrijving. Het mechanische deel van de cabinedeuraandrijving compleet vervangen door een nieuwe snelheidsgeregelde elektromotor met tandriem aandrijving. Dit inclusief alle aanverwante onderdelen, bekabeling/bedrading en noodzakelijke afstellingen. Indien aanwezig, de  besturingsprinten en snelheidsregelaar compleet vervangen door nieuwe onderdelen, passend bij de toe te passen elektromotor.</w:t>
      </w:r>
    </w:p>
    <w:p w14:paraId="499425E6" w14:textId="77777777" w:rsidR="00F667CC" w:rsidRPr="005602D6" w:rsidRDefault="00F667CC" w:rsidP="00C04EE8"/>
    <w:p w14:paraId="537EB3B5" w14:textId="77777777" w:rsidR="00D97A66" w:rsidRPr="005602D6" w:rsidRDefault="00B878A2" w:rsidP="00C04EE8">
      <w:pPr>
        <w:pStyle w:val="Kop2"/>
        <w:numPr>
          <w:ilvl w:val="1"/>
          <w:numId w:val="13"/>
        </w:numPr>
        <w:ind w:left="426" w:hanging="426"/>
        <w:rPr>
          <w:u w:val="single"/>
        </w:rPr>
      </w:pPr>
      <w:bookmarkStart w:id="27" w:name="_Toc206424240"/>
      <w:r w:rsidRPr="005602D6">
        <w:rPr>
          <w:u w:val="single"/>
        </w:rPr>
        <w:t>L0860 Vervangen van de sensorlijst/detectielijst van de cabinedeur</w:t>
      </w:r>
      <w:r w:rsidR="00A97126" w:rsidRPr="005602D6">
        <w:rPr>
          <w:u w:val="single"/>
        </w:rPr>
        <w:ptab w:relativeTo="margin" w:alignment="right" w:leader="underscore"/>
      </w:r>
      <w:bookmarkEnd w:id="27"/>
    </w:p>
    <w:p w14:paraId="3EC107B6" w14:textId="77777777" w:rsidR="00B878A2" w:rsidRPr="005602D6" w:rsidRDefault="00B878A2" w:rsidP="0025593C">
      <w:pPr>
        <w:rPr>
          <w:color w:val="2F5496" w:themeColor="accent1" w:themeShade="BF"/>
          <w:sz w:val="10"/>
          <w:szCs w:val="12"/>
        </w:rPr>
      </w:pPr>
    </w:p>
    <w:p w14:paraId="0E51AC9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E5787D4" w14:textId="77777777" w:rsidR="00D30CF8" w:rsidRPr="005602D6" w:rsidRDefault="00B878A2" w:rsidP="00C04EE8">
      <w:r w:rsidRPr="005602D6">
        <w:t>Het leveren en vervangen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2F02C1D5" w14:textId="77777777" w:rsidR="00F667CC" w:rsidRPr="005602D6" w:rsidRDefault="00F667CC" w:rsidP="00C04EE8"/>
    <w:p w14:paraId="17D2DEED" w14:textId="77777777" w:rsidR="00D97A66" w:rsidRPr="005602D6" w:rsidRDefault="00B878A2" w:rsidP="00C04EE8">
      <w:pPr>
        <w:pStyle w:val="Kop2"/>
        <w:numPr>
          <w:ilvl w:val="1"/>
          <w:numId w:val="13"/>
        </w:numPr>
        <w:ind w:left="426" w:hanging="426"/>
        <w:rPr>
          <w:u w:val="single"/>
        </w:rPr>
      </w:pPr>
      <w:bookmarkStart w:id="28" w:name="_Toc206424241"/>
      <w:r w:rsidRPr="005602D6">
        <w:rPr>
          <w:u w:val="single"/>
        </w:rPr>
        <w:t>L0915 Vervangen van de verende stuitingen van de cabine</w:t>
      </w:r>
      <w:r w:rsidR="00A97126" w:rsidRPr="005602D6">
        <w:rPr>
          <w:u w:val="single"/>
        </w:rPr>
        <w:ptab w:relativeTo="margin" w:alignment="right" w:leader="underscore"/>
      </w:r>
      <w:bookmarkEnd w:id="28"/>
    </w:p>
    <w:p w14:paraId="0FBED5B6" w14:textId="77777777" w:rsidR="00B878A2" w:rsidRPr="005602D6" w:rsidRDefault="00B878A2" w:rsidP="0025593C">
      <w:pPr>
        <w:rPr>
          <w:color w:val="2F5496" w:themeColor="accent1" w:themeShade="BF"/>
          <w:sz w:val="10"/>
          <w:szCs w:val="12"/>
        </w:rPr>
      </w:pPr>
    </w:p>
    <w:p w14:paraId="27194FA8"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1119DC6" w14:textId="77777777" w:rsidR="00D30CF8" w:rsidRPr="005602D6" w:rsidRDefault="00B878A2" w:rsidP="00C04EE8">
      <w:r w:rsidRPr="005602D6">
        <w:t>Het leveren en aanbrengen van de verende stuitingen onder de baan van de liftcabine, geschikt voor (een eventuele nieuwe situatie van) de lift.</w:t>
      </w:r>
    </w:p>
    <w:p w14:paraId="6BDE822E" w14:textId="77777777" w:rsidR="00F667CC" w:rsidRPr="005602D6" w:rsidRDefault="00F667CC" w:rsidP="00C04EE8"/>
    <w:p w14:paraId="523502F7" w14:textId="77777777" w:rsidR="00CD746C" w:rsidRPr="005602D6" w:rsidRDefault="00CD746C">
      <w:pPr>
        <w:spacing w:after="160" w:line="259" w:lineRule="auto"/>
        <w:rPr>
          <w:rFonts w:eastAsiaTheme="minorHAnsi" w:cstheme="minorBidi"/>
          <w:sz w:val="22"/>
        </w:rPr>
      </w:pPr>
      <w:r w:rsidRPr="005602D6">
        <w:br w:type="page"/>
      </w:r>
    </w:p>
    <w:p w14:paraId="56BF9911" w14:textId="77777777" w:rsidR="00D97A66" w:rsidRPr="005602D6" w:rsidRDefault="00AE6864" w:rsidP="00C04EE8">
      <w:pPr>
        <w:pStyle w:val="Kop1"/>
        <w:spacing w:before="0"/>
        <w:ind w:left="425" w:hanging="425"/>
        <w:rPr>
          <w:rFonts w:cs="Arial"/>
        </w:rPr>
      </w:pPr>
      <w:bookmarkStart w:id="29" w:name="_Toc206424242"/>
      <w:r w:rsidRPr="005602D6">
        <w:rPr>
          <w:rFonts w:cs="Arial"/>
          <w:szCs w:val="28"/>
        </w:rPr>
        <w:lastRenderedPageBreak/>
        <w:t>Gorslaan 60</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799 AT 03</w:t>
      </w:r>
      <w:bookmarkEnd w:id="29"/>
    </w:p>
    <w:p w14:paraId="0F600B21" w14:textId="77777777" w:rsidR="0025593C" w:rsidRPr="005602D6" w:rsidRDefault="0025593C" w:rsidP="0025593C">
      <w:pPr>
        <w:rPr>
          <w:sz w:val="10"/>
          <w:szCs w:val="12"/>
        </w:rPr>
      </w:pPr>
    </w:p>
    <w:p w14:paraId="72979E51" w14:textId="77777777" w:rsidR="00D97A66" w:rsidRPr="005602D6" w:rsidRDefault="0025593C" w:rsidP="00C04EE8">
      <w:pPr>
        <w:pStyle w:val="Kop2"/>
        <w:ind w:left="426" w:hanging="426"/>
      </w:pPr>
      <w:bookmarkStart w:id="30" w:name="_Toc206424243"/>
      <w:r w:rsidRPr="005602D6">
        <w:t>Gegevens van de installatie</w:t>
      </w:r>
      <w:bookmarkEnd w:id="30"/>
    </w:p>
    <w:p w14:paraId="3DA18582" w14:textId="77777777" w:rsidR="00CB6C39" w:rsidRPr="005602D6" w:rsidRDefault="00CB6C39" w:rsidP="00CB6C39">
      <w:pPr>
        <w:pStyle w:val="Kop2"/>
        <w:numPr>
          <w:ilvl w:val="0"/>
          <w:numId w:val="0"/>
        </w:numPr>
        <w:rPr>
          <w:sz w:val="22"/>
          <w:szCs w:val="28"/>
          <w:u w:val="single"/>
        </w:rPr>
      </w:pPr>
      <w:bookmarkStart w:id="31" w:name="_Toc206424244"/>
      <w:r w:rsidRPr="005602D6">
        <w:rPr>
          <w:sz w:val="22"/>
          <w:szCs w:val="28"/>
          <w:u w:val="single"/>
        </w:rPr>
        <w:ptab w:relativeTo="margin" w:alignment="right" w:leader="underscore"/>
      </w:r>
      <w:bookmarkEnd w:id="31"/>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5234A0E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88B9E45"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1F43B94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Opvanglocatie Gorslaan 60 Purmerend</w:t>
            </w:r>
          </w:p>
        </w:tc>
        <w:tc>
          <w:tcPr>
            <w:tcW w:w="2126" w:type="dxa"/>
            <w:vAlign w:val="center"/>
          </w:tcPr>
          <w:p w14:paraId="042878B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1FACEC9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47FD0EF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5A2296D6"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80CAE94"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2992519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Gorslaan 60, Purmerend</w:t>
            </w:r>
          </w:p>
        </w:tc>
        <w:tc>
          <w:tcPr>
            <w:tcW w:w="2126" w:type="dxa"/>
            <w:vAlign w:val="center"/>
          </w:tcPr>
          <w:p w14:paraId="6D51B27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7237CB6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4</w:t>
            </w:r>
          </w:p>
          <w:p w14:paraId="61822DC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7C0F9568"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C017963"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5F9ACF8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Linkerlift</w:t>
            </w:r>
          </w:p>
        </w:tc>
        <w:tc>
          <w:tcPr>
            <w:tcW w:w="2126" w:type="dxa"/>
            <w:vAlign w:val="center"/>
          </w:tcPr>
          <w:p w14:paraId="5117BAD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1668AE2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4</w:t>
            </w:r>
          </w:p>
          <w:p w14:paraId="48EE611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6FED8EE0"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CE39FC1"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43749B6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gorsl0060 01</w:t>
            </w:r>
          </w:p>
        </w:tc>
        <w:tc>
          <w:tcPr>
            <w:tcW w:w="2126" w:type="dxa"/>
            <w:vAlign w:val="center"/>
          </w:tcPr>
          <w:p w14:paraId="6B79EA9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3F28D96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1D2A042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4DB1C6C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78F1141"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1695910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MES Liften B.V.</w:t>
            </w:r>
          </w:p>
        </w:tc>
        <w:tc>
          <w:tcPr>
            <w:tcW w:w="2126" w:type="dxa"/>
            <w:vAlign w:val="center"/>
          </w:tcPr>
          <w:p w14:paraId="02EA808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7951AEF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2:1</w:t>
            </w:r>
          </w:p>
        </w:tc>
      </w:tr>
      <w:tr w:rsidR="00580529" w:rsidRPr="005602D6" w14:paraId="08E485DF"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8235559"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3E8E12B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799 AT 03</w:t>
            </w:r>
          </w:p>
        </w:tc>
        <w:tc>
          <w:tcPr>
            <w:tcW w:w="2126" w:type="dxa"/>
            <w:vAlign w:val="center"/>
          </w:tcPr>
          <w:p w14:paraId="6B71F3F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0DA8342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009810AB"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1F0721C"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40567B8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Aboma Inspections bv</w:t>
            </w:r>
          </w:p>
        </w:tc>
        <w:tc>
          <w:tcPr>
            <w:tcW w:w="2126" w:type="dxa"/>
            <w:vAlign w:val="center"/>
          </w:tcPr>
          <w:p w14:paraId="50CED93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2A6F082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10,20 m</w:t>
            </w:r>
          </w:p>
        </w:tc>
      </w:tr>
      <w:tr w:rsidR="00580529" w:rsidRPr="005602D6" w14:paraId="2EF83AB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4C41D73"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52AAC0D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AK58425</w:t>
            </w:r>
          </w:p>
        </w:tc>
        <w:tc>
          <w:tcPr>
            <w:tcW w:w="2126" w:type="dxa"/>
            <w:vAlign w:val="center"/>
          </w:tcPr>
          <w:p w14:paraId="7BB5956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0032912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0,63 m/s</w:t>
            </w:r>
          </w:p>
        </w:tc>
      </w:tr>
      <w:tr w:rsidR="00580529" w:rsidRPr="005602D6" w14:paraId="43F2D279"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3F0A638"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4225754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Anders</w:t>
            </w:r>
          </w:p>
        </w:tc>
        <w:tc>
          <w:tcPr>
            <w:tcW w:w="2126" w:type="dxa"/>
            <w:vAlign w:val="center"/>
          </w:tcPr>
          <w:p w14:paraId="3210205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2FB4BE3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1000 kg</w:t>
            </w:r>
          </w:p>
        </w:tc>
      </w:tr>
      <w:tr w:rsidR="00580529" w:rsidRPr="005602D6" w14:paraId="043BE7DA"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5813B28"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59C7472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1993</w:t>
            </w:r>
          </w:p>
        </w:tc>
        <w:tc>
          <w:tcPr>
            <w:tcW w:w="2126" w:type="dxa"/>
            <w:vAlign w:val="center"/>
          </w:tcPr>
          <w:p w14:paraId="4D01399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430A7BC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093A4627" w14:textId="77777777" w:rsidR="000A166D" w:rsidRPr="005602D6" w:rsidRDefault="000A166D" w:rsidP="00876137">
      <w:pPr>
        <w:pStyle w:val="Geenafstand"/>
        <w:rPr>
          <w:rFonts w:cs="Arial"/>
          <w:sz w:val="20"/>
          <w:szCs w:val="20"/>
        </w:rPr>
      </w:pPr>
    </w:p>
    <w:p w14:paraId="1BA2033D" w14:textId="77777777" w:rsidR="00D97A66" w:rsidRPr="005602D6" w:rsidRDefault="00B878A2" w:rsidP="00C04EE8">
      <w:pPr>
        <w:pStyle w:val="Kop2"/>
        <w:numPr>
          <w:ilvl w:val="1"/>
          <w:numId w:val="13"/>
        </w:numPr>
        <w:ind w:left="426" w:hanging="426"/>
        <w:rPr>
          <w:u w:val="single"/>
        </w:rPr>
      </w:pPr>
      <w:bookmarkStart w:id="32" w:name="_Toc206424245"/>
      <w:r w:rsidRPr="005602D6">
        <w:rPr>
          <w:u w:val="single"/>
        </w:rPr>
        <w:t>L0605 Reviseren van de schachtdeuren (slijtende delen)</w:t>
      </w:r>
      <w:r w:rsidR="00A97126" w:rsidRPr="005602D6">
        <w:rPr>
          <w:u w:val="single"/>
        </w:rPr>
        <w:ptab w:relativeTo="margin" w:alignment="right" w:leader="underscore"/>
      </w:r>
      <w:bookmarkEnd w:id="32"/>
    </w:p>
    <w:p w14:paraId="3162F010" w14:textId="77777777" w:rsidR="00B878A2" w:rsidRPr="005602D6" w:rsidRDefault="00B878A2" w:rsidP="0025593C">
      <w:pPr>
        <w:rPr>
          <w:color w:val="2F5496" w:themeColor="accent1" w:themeShade="BF"/>
          <w:sz w:val="10"/>
          <w:szCs w:val="12"/>
        </w:rPr>
      </w:pPr>
    </w:p>
    <w:p w14:paraId="3BA0526E"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0871DC8"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2A8E30A3" w14:textId="77777777" w:rsidR="00F667CC" w:rsidRPr="005602D6" w:rsidRDefault="00F667CC" w:rsidP="00C04EE8"/>
    <w:p w14:paraId="2BECB2C9" w14:textId="77777777" w:rsidR="00D97A66" w:rsidRPr="005602D6" w:rsidRDefault="00B878A2" w:rsidP="00C04EE8">
      <w:pPr>
        <w:pStyle w:val="Kop2"/>
        <w:numPr>
          <w:ilvl w:val="1"/>
          <w:numId w:val="13"/>
        </w:numPr>
        <w:ind w:left="426" w:hanging="426"/>
        <w:rPr>
          <w:u w:val="single"/>
        </w:rPr>
      </w:pPr>
      <w:bookmarkStart w:id="33" w:name="_Toc206424246"/>
      <w:r w:rsidRPr="005602D6">
        <w:rPr>
          <w:u w:val="single"/>
        </w:rPr>
        <w:t>L0715 Vervangen van spreek-/luisterunit/GSM</w:t>
      </w:r>
      <w:r w:rsidR="00A97126" w:rsidRPr="005602D6">
        <w:rPr>
          <w:u w:val="single"/>
        </w:rPr>
        <w:ptab w:relativeTo="margin" w:alignment="right" w:leader="underscore"/>
      </w:r>
      <w:bookmarkEnd w:id="33"/>
    </w:p>
    <w:p w14:paraId="32938D21" w14:textId="77777777" w:rsidR="00B878A2" w:rsidRPr="005602D6" w:rsidRDefault="00B878A2" w:rsidP="0025593C">
      <w:pPr>
        <w:rPr>
          <w:color w:val="2F5496" w:themeColor="accent1" w:themeShade="BF"/>
          <w:sz w:val="10"/>
          <w:szCs w:val="12"/>
        </w:rPr>
      </w:pPr>
    </w:p>
    <w:p w14:paraId="619A0919"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D5BE350" w14:textId="77777777" w:rsidR="00D30CF8" w:rsidRPr="005602D6" w:rsidRDefault="00B878A2" w:rsidP="00C04EE8">
      <w:r w:rsidRPr="005602D6">
        <w:t>Het leveren en vervangen van een vrij programmeerbare alarmdoormelder met geïntegreerde  spreek-/luisterunit (met noodstroomvoorziening) in de cabine. De verbinding zal via GSM tot stand worden gebracht. Indien van toepassing dienen de oude sparingen te worden afgedekt met een RVS blindplaat.</w:t>
      </w:r>
    </w:p>
    <w:p w14:paraId="792C6F17" w14:textId="77777777" w:rsidR="005A1CA4" w:rsidRPr="005602D6" w:rsidRDefault="005A1CA4" w:rsidP="001119BE">
      <w:pPr>
        <w:rPr>
          <w:b/>
          <w:bCs/>
        </w:rPr>
      </w:pPr>
      <w:r w:rsidRPr="005602D6">
        <w:rPr>
          <w:b/>
          <w:bCs/>
        </w:rPr>
        <w:t>Normering</w:t>
      </w:r>
    </w:p>
    <w:p w14:paraId="38AECF73" w14:textId="77777777" w:rsidR="00B878A2" w:rsidRPr="005602D6" w:rsidRDefault="00B878A2" w:rsidP="00B878A2">
      <w:r w:rsidRPr="005602D6">
        <w:t>NEN-EN 81-28</w:t>
      </w:r>
    </w:p>
    <w:p w14:paraId="25593FA0" w14:textId="77777777" w:rsidR="00F667CC" w:rsidRPr="005602D6" w:rsidRDefault="00F667CC" w:rsidP="00C04EE8"/>
    <w:p w14:paraId="6BEAB696" w14:textId="77777777" w:rsidR="00D97A66" w:rsidRPr="005602D6" w:rsidRDefault="00B878A2" w:rsidP="00C04EE8">
      <w:pPr>
        <w:pStyle w:val="Kop2"/>
        <w:numPr>
          <w:ilvl w:val="1"/>
          <w:numId w:val="13"/>
        </w:numPr>
        <w:ind w:left="426" w:hanging="426"/>
        <w:rPr>
          <w:u w:val="single"/>
        </w:rPr>
      </w:pPr>
      <w:bookmarkStart w:id="34" w:name="_Toc206424247"/>
      <w:r w:rsidRPr="005602D6">
        <w:rPr>
          <w:u w:val="single"/>
        </w:rPr>
        <w:t>L0805 Reviseren van de cabinedeur(en)</w:t>
      </w:r>
      <w:r w:rsidR="00A97126" w:rsidRPr="005602D6">
        <w:rPr>
          <w:u w:val="single"/>
        </w:rPr>
        <w:ptab w:relativeTo="margin" w:alignment="right" w:leader="underscore"/>
      </w:r>
      <w:bookmarkEnd w:id="34"/>
    </w:p>
    <w:p w14:paraId="266B940D" w14:textId="77777777" w:rsidR="00B878A2" w:rsidRPr="005602D6" w:rsidRDefault="00B878A2" w:rsidP="0025593C">
      <w:pPr>
        <w:rPr>
          <w:color w:val="2F5496" w:themeColor="accent1" w:themeShade="BF"/>
          <w:sz w:val="10"/>
          <w:szCs w:val="12"/>
        </w:rPr>
      </w:pPr>
    </w:p>
    <w:p w14:paraId="081B7E6F"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21CE1549"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7A134465" w14:textId="77777777" w:rsidR="00F667CC" w:rsidRPr="005602D6" w:rsidRDefault="00F667CC" w:rsidP="00C04EE8"/>
    <w:p w14:paraId="5033BD58" w14:textId="77777777" w:rsidR="00D97A66" w:rsidRPr="005602D6" w:rsidRDefault="00B878A2" w:rsidP="00C04EE8">
      <w:pPr>
        <w:pStyle w:val="Kop2"/>
        <w:numPr>
          <w:ilvl w:val="1"/>
          <w:numId w:val="13"/>
        </w:numPr>
        <w:ind w:left="426" w:hanging="426"/>
        <w:rPr>
          <w:u w:val="single"/>
        </w:rPr>
      </w:pPr>
      <w:bookmarkStart w:id="35" w:name="_Toc206424248"/>
      <w:r w:rsidRPr="005602D6">
        <w:rPr>
          <w:u w:val="single"/>
        </w:rPr>
        <w:lastRenderedPageBreak/>
        <w:t>L0860 Vervangen van de sensorlijst/detectielijst van de cabinedeur</w:t>
      </w:r>
      <w:r w:rsidR="00A97126" w:rsidRPr="005602D6">
        <w:rPr>
          <w:u w:val="single"/>
        </w:rPr>
        <w:ptab w:relativeTo="margin" w:alignment="right" w:leader="underscore"/>
      </w:r>
      <w:bookmarkEnd w:id="35"/>
    </w:p>
    <w:p w14:paraId="6BF3AD1C" w14:textId="77777777" w:rsidR="00B878A2" w:rsidRPr="005602D6" w:rsidRDefault="00B878A2" w:rsidP="0025593C">
      <w:pPr>
        <w:rPr>
          <w:color w:val="2F5496" w:themeColor="accent1" w:themeShade="BF"/>
          <w:sz w:val="10"/>
          <w:szCs w:val="12"/>
        </w:rPr>
      </w:pPr>
    </w:p>
    <w:p w14:paraId="7E450AB2"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9B854DD" w14:textId="77777777" w:rsidR="00D30CF8" w:rsidRPr="005602D6" w:rsidRDefault="00B878A2" w:rsidP="00C04EE8">
      <w:r w:rsidRPr="005602D6">
        <w:t>Het leveren en vervangen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6F9C620C" w14:textId="77777777" w:rsidR="00F667CC" w:rsidRPr="005602D6" w:rsidRDefault="00F667CC" w:rsidP="00C04EE8"/>
    <w:p w14:paraId="5D6A564D" w14:textId="77777777" w:rsidR="00CD746C" w:rsidRPr="005602D6" w:rsidRDefault="00CD746C">
      <w:pPr>
        <w:spacing w:after="160" w:line="259" w:lineRule="auto"/>
        <w:rPr>
          <w:rFonts w:eastAsiaTheme="minorHAnsi" w:cstheme="minorBidi"/>
          <w:sz w:val="22"/>
        </w:rPr>
      </w:pPr>
      <w:r w:rsidRPr="005602D6">
        <w:br w:type="page"/>
      </w:r>
    </w:p>
    <w:p w14:paraId="537DB032" w14:textId="77777777" w:rsidR="00D97A66" w:rsidRPr="005602D6" w:rsidRDefault="00AE6864" w:rsidP="00C04EE8">
      <w:pPr>
        <w:pStyle w:val="Kop1"/>
        <w:spacing w:before="0"/>
        <w:ind w:left="425" w:hanging="425"/>
        <w:rPr>
          <w:rFonts w:cs="Arial"/>
        </w:rPr>
      </w:pPr>
      <w:bookmarkStart w:id="36" w:name="_Toc206424249"/>
      <w:r w:rsidRPr="005602D6">
        <w:rPr>
          <w:rFonts w:cs="Arial"/>
          <w:szCs w:val="28"/>
        </w:rPr>
        <w:lastRenderedPageBreak/>
        <w:t>Gorslaan 60</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799 AT 04</w:t>
      </w:r>
      <w:bookmarkEnd w:id="36"/>
    </w:p>
    <w:p w14:paraId="17DD6168" w14:textId="77777777" w:rsidR="0025593C" w:rsidRPr="005602D6" w:rsidRDefault="0025593C" w:rsidP="0025593C">
      <w:pPr>
        <w:rPr>
          <w:sz w:val="10"/>
          <w:szCs w:val="12"/>
        </w:rPr>
      </w:pPr>
    </w:p>
    <w:p w14:paraId="22EE9432" w14:textId="77777777" w:rsidR="00D97A66" w:rsidRPr="005602D6" w:rsidRDefault="0025593C" w:rsidP="00C04EE8">
      <w:pPr>
        <w:pStyle w:val="Kop2"/>
        <w:ind w:left="426" w:hanging="426"/>
      </w:pPr>
      <w:bookmarkStart w:id="37" w:name="_Toc206424250"/>
      <w:r w:rsidRPr="005602D6">
        <w:t>Gegevens van de installatie</w:t>
      </w:r>
      <w:bookmarkEnd w:id="37"/>
    </w:p>
    <w:p w14:paraId="35B80B98" w14:textId="77777777" w:rsidR="00CB6C39" w:rsidRPr="005602D6" w:rsidRDefault="00CB6C39" w:rsidP="00CB6C39">
      <w:pPr>
        <w:pStyle w:val="Kop2"/>
        <w:numPr>
          <w:ilvl w:val="0"/>
          <w:numId w:val="0"/>
        </w:numPr>
        <w:rPr>
          <w:sz w:val="22"/>
          <w:szCs w:val="28"/>
          <w:u w:val="single"/>
        </w:rPr>
      </w:pPr>
      <w:bookmarkStart w:id="38" w:name="_Toc206424251"/>
      <w:r w:rsidRPr="005602D6">
        <w:rPr>
          <w:sz w:val="22"/>
          <w:szCs w:val="28"/>
          <w:u w:val="single"/>
        </w:rPr>
        <w:ptab w:relativeTo="margin" w:alignment="right" w:leader="underscore"/>
      </w:r>
      <w:bookmarkEnd w:id="38"/>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15EBD300"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0A1A05B"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0391B09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Opvanglocatie Gorslaan 60 Purmerend</w:t>
            </w:r>
          </w:p>
        </w:tc>
        <w:tc>
          <w:tcPr>
            <w:tcW w:w="2126" w:type="dxa"/>
            <w:vAlign w:val="center"/>
          </w:tcPr>
          <w:p w14:paraId="0730F35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7BF5147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041E353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266AA0C4"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30A68F1"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1168930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Gorslaan 60, Purmerend</w:t>
            </w:r>
          </w:p>
        </w:tc>
        <w:tc>
          <w:tcPr>
            <w:tcW w:w="2126" w:type="dxa"/>
            <w:vAlign w:val="center"/>
          </w:tcPr>
          <w:p w14:paraId="73DD7D8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1326C71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4</w:t>
            </w:r>
          </w:p>
          <w:p w14:paraId="51B1A09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203DFA08"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3A645DC"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7CD2EDC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Rechterlift</w:t>
            </w:r>
          </w:p>
        </w:tc>
        <w:tc>
          <w:tcPr>
            <w:tcW w:w="2126" w:type="dxa"/>
            <w:vAlign w:val="center"/>
          </w:tcPr>
          <w:p w14:paraId="42F8B18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59BE5CF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4</w:t>
            </w:r>
          </w:p>
          <w:p w14:paraId="7701EF1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2868AA6D"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4ADD30F"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1B86AB3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gorsl0060 02</w:t>
            </w:r>
          </w:p>
        </w:tc>
        <w:tc>
          <w:tcPr>
            <w:tcW w:w="2126" w:type="dxa"/>
            <w:vAlign w:val="center"/>
          </w:tcPr>
          <w:p w14:paraId="1863ECE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4C83EDB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7C42C41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46C265F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25EE0F4"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1CE8C3D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MES Liften B.V.</w:t>
            </w:r>
          </w:p>
        </w:tc>
        <w:tc>
          <w:tcPr>
            <w:tcW w:w="2126" w:type="dxa"/>
            <w:vAlign w:val="center"/>
          </w:tcPr>
          <w:p w14:paraId="28ACCDD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0862862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2:1</w:t>
            </w:r>
          </w:p>
        </w:tc>
      </w:tr>
      <w:tr w:rsidR="00580529" w:rsidRPr="005602D6" w14:paraId="58C0FFC6"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CE3A47"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449E7A3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799 AT 04</w:t>
            </w:r>
          </w:p>
        </w:tc>
        <w:tc>
          <w:tcPr>
            <w:tcW w:w="2126" w:type="dxa"/>
            <w:vAlign w:val="center"/>
          </w:tcPr>
          <w:p w14:paraId="0EC2F08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6791A05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347D0F2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F21246B"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357F26B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Aboma Inspections bv</w:t>
            </w:r>
          </w:p>
        </w:tc>
        <w:tc>
          <w:tcPr>
            <w:tcW w:w="2126" w:type="dxa"/>
            <w:vAlign w:val="center"/>
          </w:tcPr>
          <w:p w14:paraId="69FE02E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50C1C3B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10,20 m</w:t>
            </w:r>
          </w:p>
        </w:tc>
      </w:tr>
      <w:tr w:rsidR="00580529" w:rsidRPr="005602D6" w14:paraId="02EEE15F"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CBA36CF"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4ED58A8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AK58424</w:t>
            </w:r>
          </w:p>
        </w:tc>
        <w:tc>
          <w:tcPr>
            <w:tcW w:w="2126" w:type="dxa"/>
            <w:vAlign w:val="center"/>
          </w:tcPr>
          <w:p w14:paraId="7130230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5EBC900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0,63 m/s</w:t>
            </w:r>
          </w:p>
        </w:tc>
      </w:tr>
      <w:tr w:rsidR="00580529" w:rsidRPr="005602D6" w14:paraId="7A748A88"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148B827"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7DCD845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Anders</w:t>
            </w:r>
          </w:p>
        </w:tc>
        <w:tc>
          <w:tcPr>
            <w:tcW w:w="2126" w:type="dxa"/>
            <w:vAlign w:val="center"/>
          </w:tcPr>
          <w:p w14:paraId="5059E13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23226B2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1000 kg</w:t>
            </w:r>
          </w:p>
        </w:tc>
      </w:tr>
      <w:tr w:rsidR="00580529" w:rsidRPr="005602D6" w14:paraId="780B76CB"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3F3706D"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0D2CEA88"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1993</w:t>
            </w:r>
          </w:p>
        </w:tc>
        <w:tc>
          <w:tcPr>
            <w:tcW w:w="2126" w:type="dxa"/>
            <w:vAlign w:val="center"/>
          </w:tcPr>
          <w:p w14:paraId="0F2E0A3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744AE3A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6AD94BBF" w14:textId="77777777" w:rsidR="000A166D" w:rsidRPr="005602D6" w:rsidRDefault="000A166D" w:rsidP="00876137">
      <w:pPr>
        <w:pStyle w:val="Geenafstand"/>
        <w:rPr>
          <w:rFonts w:cs="Arial"/>
          <w:sz w:val="20"/>
          <w:szCs w:val="20"/>
        </w:rPr>
      </w:pPr>
    </w:p>
    <w:p w14:paraId="2D3BBDEC" w14:textId="77777777" w:rsidR="00D97A66" w:rsidRPr="005602D6" w:rsidRDefault="00B878A2" w:rsidP="00C04EE8">
      <w:pPr>
        <w:pStyle w:val="Kop2"/>
        <w:numPr>
          <w:ilvl w:val="1"/>
          <w:numId w:val="13"/>
        </w:numPr>
        <w:ind w:left="426" w:hanging="426"/>
        <w:rPr>
          <w:u w:val="single"/>
        </w:rPr>
      </w:pPr>
      <w:bookmarkStart w:id="39" w:name="_Toc206424252"/>
      <w:r w:rsidRPr="005602D6">
        <w:rPr>
          <w:u w:val="single"/>
        </w:rPr>
        <w:t>L0605 Reviseren van de schachtdeuren (slijtende delen)</w:t>
      </w:r>
      <w:r w:rsidR="00A97126" w:rsidRPr="005602D6">
        <w:rPr>
          <w:u w:val="single"/>
        </w:rPr>
        <w:ptab w:relativeTo="margin" w:alignment="right" w:leader="underscore"/>
      </w:r>
      <w:bookmarkEnd w:id="39"/>
    </w:p>
    <w:p w14:paraId="67F1D0FC" w14:textId="77777777" w:rsidR="00B878A2" w:rsidRPr="005602D6" w:rsidRDefault="00B878A2" w:rsidP="0025593C">
      <w:pPr>
        <w:rPr>
          <w:color w:val="2F5496" w:themeColor="accent1" w:themeShade="BF"/>
          <w:sz w:val="10"/>
          <w:szCs w:val="12"/>
        </w:rPr>
      </w:pPr>
    </w:p>
    <w:p w14:paraId="42EB53F9"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9015E08"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24814C4C" w14:textId="77777777" w:rsidR="00F667CC" w:rsidRPr="005602D6" w:rsidRDefault="00F667CC" w:rsidP="00C04EE8"/>
    <w:p w14:paraId="0F58CEF6" w14:textId="77777777" w:rsidR="00D97A66" w:rsidRPr="005602D6" w:rsidRDefault="00B878A2" w:rsidP="00C04EE8">
      <w:pPr>
        <w:pStyle w:val="Kop2"/>
        <w:numPr>
          <w:ilvl w:val="1"/>
          <w:numId w:val="13"/>
        </w:numPr>
        <w:ind w:left="426" w:hanging="426"/>
        <w:rPr>
          <w:u w:val="single"/>
        </w:rPr>
      </w:pPr>
      <w:bookmarkStart w:id="40" w:name="_Toc206424253"/>
      <w:r w:rsidRPr="005602D6">
        <w:rPr>
          <w:u w:val="single"/>
        </w:rPr>
        <w:t>L0715 Vervangen van spreek-/luisterunit/GSM</w:t>
      </w:r>
      <w:r w:rsidR="00A97126" w:rsidRPr="005602D6">
        <w:rPr>
          <w:u w:val="single"/>
        </w:rPr>
        <w:ptab w:relativeTo="margin" w:alignment="right" w:leader="underscore"/>
      </w:r>
      <w:bookmarkEnd w:id="40"/>
    </w:p>
    <w:p w14:paraId="5D08748E" w14:textId="77777777" w:rsidR="00B878A2" w:rsidRPr="005602D6" w:rsidRDefault="00B878A2" w:rsidP="0025593C">
      <w:pPr>
        <w:rPr>
          <w:color w:val="2F5496" w:themeColor="accent1" w:themeShade="BF"/>
          <w:sz w:val="10"/>
          <w:szCs w:val="12"/>
        </w:rPr>
      </w:pPr>
    </w:p>
    <w:p w14:paraId="286C467A"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CD87675" w14:textId="77777777" w:rsidR="00D30CF8" w:rsidRPr="005602D6" w:rsidRDefault="00B878A2" w:rsidP="00C04EE8">
      <w:r w:rsidRPr="005602D6">
        <w:t>Het leveren en vervangen van een vrij programmeerbare alarmdoormelder met geïntegreerde  spreek-/luisterunit (met noodstroomvoorziening) in de cabine. De verbinding zal via GSM tot stand worden gebracht. Indien van toepassing dienen de oude sparingen te worden afgedekt met een RVS blindplaat.</w:t>
      </w:r>
    </w:p>
    <w:p w14:paraId="774552EC" w14:textId="77777777" w:rsidR="005A1CA4" w:rsidRPr="005602D6" w:rsidRDefault="005A1CA4" w:rsidP="001119BE">
      <w:pPr>
        <w:rPr>
          <w:b/>
          <w:bCs/>
        </w:rPr>
      </w:pPr>
      <w:r w:rsidRPr="005602D6">
        <w:rPr>
          <w:b/>
          <w:bCs/>
        </w:rPr>
        <w:t>Normering</w:t>
      </w:r>
    </w:p>
    <w:p w14:paraId="398B2192" w14:textId="77777777" w:rsidR="00B878A2" w:rsidRPr="005602D6" w:rsidRDefault="00B878A2" w:rsidP="00B878A2">
      <w:r w:rsidRPr="005602D6">
        <w:t>NEN-EN 81-28</w:t>
      </w:r>
    </w:p>
    <w:p w14:paraId="29939F01" w14:textId="77777777" w:rsidR="00F667CC" w:rsidRPr="005602D6" w:rsidRDefault="00F667CC" w:rsidP="00C04EE8"/>
    <w:p w14:paraId="1F47AF59" w14:textId="77777777" w:rsidR="00D97A66" w:rsidRPr="005602D6" w:rsidRDefault="00B878A2" w:rsidP="00C04EE8">
      <w:pPr>
        <w:pStyle w:val="Kop2"/>
        <w:numPr>
          <w:ilvl w:val="1"/>
          <w:numId w:val="13"/>
        </w:numPr>
        <w:ind w:left="426" w:hanging="426"/>
        <w:rPr>
          <w:u w:val="single"/>
        </w:rPr>
      </w:pPr>
      <w:bookmarkStart w:id="41" w:name="_Toc206424254"/>
      <w:r w:rsidRPr="005602D6">
        <w:rPr>
          <w:u w:val="single"/>
        </w:rPr>
        <w:t>L0805 Reviseren van de cabinedeur(en)</w:t>
      </w:r>
      <w:r w:rsidR="00A97126" w:rsidRPr="005602D6">
        <w:rPr>
          <w:u w:val="single"/>
        </w:rPr>
        <w:ptab w:relativeTo="margin" w:alignment="right" w:leader="underscore"/>
      </w:r>
      <w:bookmarkEnd w:id="41"/>
    </w:p>
    <w:p w14:paraId="1C1EB5D6" w14:textId="77777777" w:rsidR="00B878A2" w:rsidRPr="005602D6" w:rsidRDefault="00B878A2" w:rsidP="0025593C">
      <w:pPr>
        <w:rPr>
          <w:color w:val="2F5496" w:themeColor="accent1" w:themeShade="BF"/>
          <w:sz w:val="10"/>
          <w:szCs w:val="12"/>
        </w:rPr>
      </w:pPr>
    </w:p>
    <w:p w14:paraId="613297AD"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CF1A5E1"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0D75A75F" w14:textId="77777777" w:rsidR="00F667CC" w:rsidRPr="005602D6" w:rsidRDefault="00F667CC" w:rsidP="00C04EE8"/>
    <w:p w14:paraId="75A29A16" w14:textId="77777777" w:rsidR="00D97A66" w:rsidRPr="005602D6" w:rsidRDefault="00B878A2" w:rsidP="00C04EE8">
      <w:pPr>
        <w:pStyle w:val="Kop2"/>
        <w:numPr>
          <w:ilvl w:val="1"/>
          <w:numId w:val="13"/>
        </w:numPr>
        <w:ind w:left="426" w:hanging="426"/>
        <w:rPr>
          <w:u w:val="single"/>
        </w:rPr>
      </w:pPr>
      <w:bookmarkStart w:id="42" w:name="_Toc206424255"/>
      <w:r w:rsidRPr="005602D6">
        <w:rPr>
          <w:u w:val="single"/>
        </w:rPr>
        <w:lastRenderedPageBreak/>
        <w:t>L0860 Vervangen van de sensorlijst/detectielijst van de cabinedeur</w:t>
      </w:r>
      <w:r w:rsidR="00A97126" w:rsidRPr="005602D6">
        <w:rPr>
          <w:u w:val="single"/>
        </w:rPr>
        <w:ptab w:relativeTo="margin" w:alignment="right" w:leader="underscore"/>
      </w:r>
      <w:bookmarkEnd w:id="42"/>
    </w:p>
    <w:p w14:paraId="79FE2F21" w14:textId="77777777" w:rsidR="00B878A2" w:rsidRPr="005602D6" w:rsidRDefault="00B878A2" w:rsidP="0025593C">
      <w:pPr>
        <w:rPr>
          <w:color w:val="2F5496" w:themeColor="accent1" w:themeShade="BF"/>
          <w:sz w:val="10"/>
          <w:szCs w:val="12"/>
        </w:rPr>
      </w:pPr>
    </w:p>
    <w:p w14:paraId="27630FFB"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E68E7ED" w14:textId="77777777" w:rsidR="00D30CF8" w:rsidRPr="005602D6" w:rsidRDefault="00B878A2" w:rsidP="00C04EE8">
      <w:r w:rsidRPr="005602D6">
        <w:t>Het leveren en vervangen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39963D79" w14:textId="77777777" w:rsidR="00F667CC" w:rsidRPr="005602D6" w:rsidRDefault="00F667CC" w:rsidP="00C04EE8"/>
    <w:p w14:paraId="53C124A5" w14:textId="77777777" w:rsidR="00CD746C" w:rsidRPr="005602D6" w:rsidRDefault="00CD746C">
      <w:pPr>
        <w:spacing w:after="160" w:line="259" w:lineRule="auto"/>
        <w:rPr>
          <w:rFonts w:eastAsiaTheme="minorHAnsi" w:cstheme="minorBidi"/>
          <w:sz w:val="22"/>
        </w:rPr>
      </w:pPr>
      <w:r w:rsidRPr="005602D6">
        <w:br w:type="page"/>
      </w:r>
    </w:p>
    <w:p w14:paraId="33A7B80A" w14:textId="77777777" w:rsidR="00D97A66" w:rsidRPr="005602D6" w:rsidRDefault="00AE6864" w:rsidP="00C04EE8">
      <w:pPr>
        <w:pStyle w:val="Kop1"/>
        <w:spacing w:before="0"/>
        <w:ind w:left="425" w:hanging="425"/>
        <w:rPr>
          <w:rFonts w:cs="Arial"/>
        </w:rPr>
      </w:pPr>
      <w:bookmarkStart w:id="43" w:name="_Toc206424256"/>
      <w:r w:rsidRPr="005602D6">
        <w:rPr>
          <w:rFonts w:cs="Arial"/>
          <w:szCs w:val="28"/>
        </w:rPr>
        <w:lastRenderedPageBreak/>
        <w:t>Karekietpark 16-18</w:t>
      </w:r>
      <w:r w:rsidR="0025593C" w:rsidRPr="005602D6">
        <w:rPr>
          <w:rFonts w:cs="Arial"/>
        </w:rPr>
        <w:t xml:space="preserve">, </w:t>
      </w:r>
      <w:r w:rsidRPr="005602D6">
        <w:rPr>
          <w:rFonts w:cs="Arial"/>
        </w:rPr>
        <w:t>Purmerend</w:t>
      </w:r>
      <w:r w:rsidR="0025593C" w:rsidRPr="005602D6">
        <w:rPr>
          <w:rFonts w:cs="Arial"/>
        </w:rPr>
        <w:t xml:space="preserve"> - Installatie</w:t>
      </w:r>
      <w:bookmarkEnd w:id="43"/>
      <w:r w:rsidR="0025593C" w:rsidRPr="005602D6">
        <w:rPr>
          <w:rFonts w:cs="Arial"/>
        </w:rPr>
        <w:t xml:space="preserve"> </w:t>
      </w:r>
    </w:p>
    <w:p w14:paraId="444C3944" w14:textId="77777777" w:rsidR="0025593C" w:rsidRPr="005602D6" w:rsidRDefault="0025593C" w:rsidP="0025593C">
      <w:pPr>
        <w:rPr>
          <w:sz w:val="10"/>
          <w:szCs w:val="12"/>
        </w:rPr>
      </w:pPr>
    </w:p>
    <w:p w14:paraId="3B3DB32E" w14:textId="77777777" w:rsidR="00D97A66" w:rsidRPr="005602D6" w:rsidRDefault="0025593C" w:rsidP="00C04EE8">
      <w:pPr>
        <w:pStyle w:val="Kop2"/>
        <w:ind w:left="426" w:hanging="426"/>
      </w:pPr>
      <w:bookmarkStart w:id="44" w:name="_Toc206424257"/>
      <w:r w:rsidRPr="005602D6">
        <w:t>Gegevens van de installatie</w:t>
      </w:r>
      <w:bookmarkEnd w:id="44"/>
    </w:p>
    <w:p w14:paraId="490FBE82" w14:textId="77777777" w:rsidR="00CB6C39" w:rsidRPr="005602D6" w:rsidRDefault="00CB6C39" w:rsidP="00CB6C39">
      <w:pPr>
        <w:pStyle w:val="Kop2"/>
        <w:numPr>
          <w:ilvl w:val="0"/>
          <w:numId w:val="0"/>
        </w:numPr>
        <w:rPr>
          <w:sz w:val="22"/>
          <w:szCs w:val="28"/>
          <w:u w:val="single"/>
        </w:rPr>
      </w:pPr>
      <w:bookmarkStart w:id="45" w:name="_Toc206424258"/>
      <w:r w:rsidRPr="005602D6">
        <w:rPr>
          <w:sz w:val="22"/>
          <w:szCs w:val="28"/>
          <w:u w:val="single"/>
        </w:rPr>
        <w:ptab w:relativeTo="margin" w:alignment="right" w:leader="underscore"/>
      </w:r>
      <w:bookmarkEnd w:id="45"/>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5D150E9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C0C500C"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7F67DFD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UT Karekietpark 16-18 Purmerend</w:t>
            </w:r>
          </w:p>
        </w:tc>
        <w:tc>
          <w:tcPr>
            <w:tcW w:w="2126" w:type="dxa"/>
            <w:vAlign w:val="center"/>
          </w:tcPr>
          <w:p w14:paraId="4F03CC5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5FC41D1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019C1D1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094627E7"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BDD8DC7"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4D94BED8"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Karekietpark 16-18, Purmerend</w:t>
            </w:r>
          </w:p>
        </w:tc>
        <w:tc>
          <w:tcPr>
            <w:tcW w:w="2126" w:type="dxa"/>
            <w:vAlign w:val="center"/>
          </w:tcPr>
          <w:p w14:paraId="5E6A3D1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2CB7307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w:t>
            </w:r>
          </w:p>
          <w:p w14:paraId="0ACA2DA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1EE5E1B9"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375804A"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2DC779A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58924B7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7F66DC1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w:t>
            </w:r>
          </w:p>
          <w:p w14:paraId="28173F58"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578791E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4112602"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50EC169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krktp016 01</w:t>
            </w:r>
          </w:p>
        </w:tc>
        <w:tc>
          <w:tcPr>
            <w:tcW w:w="2126" w:type="dxa"/>
            <w:vAlign w:val="center"/>
          </w:tcPr>
          <w:p w14:paraId="0C2B35B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70B849F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68F9F06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7B15A017"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6F43A03"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62622D5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6B71B7B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04A2F82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1:1</w:t>
            </w:r>
          </w:p>
        </w:tc>
      </w:tr>
      <w:tr w:rsidR="00580529" w:rsidRPr="005602D6" w14:paraId="6F83ED40"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7AB829A"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59BE055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c>
          <w:tcPr>
            <w:tcW w:w="2126" w:type="dxa"/>
            <w:vAlign w:val="center"/>
          </w:tcPr>
          <w:p w14:paraId="69DED72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24F1E8F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3873C709"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331AB0F"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137C2D3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Liftinstituut B.V.</w:t>
            </w:r>
          </w:p>
        </w:tc>
        <w:tc>
          <w:tcPr>
            <w:tcW w:w="2126" w:type="dxa"/>
            <w:vAlign w:val="center"/>
          </w:tcPr>
          <w:p w14:paraId="1DDED3B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086C292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4,20 m</w:t>
            </w:r>
          </w:p>
        </w:tc>
      </w:tr>
      <w:tr w:rsidR="00580529" w:rsidRPr="005602D6" w14:paraId="70ADC0E2"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CA78680"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51DFBB5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144400501</w:t>
            </w:r>
          </w:p>
        </w:tc>
        <w:tc>
          <w:tcPr>
            <w:tcW w:w="2126" w:type="dxa"/>
            <w:vAlign w:val="center"/>
          </w:tcPr>
          <w:p w14:paraId="0F23909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626FA8D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0,50 m/s</w:t>
            </w:r>
          </w:p>
        </w:tc>
      </w:tr>
      <w:tr w:rsidR="00580529" w:rsidRPr="005602D6" w14:paraId="01C35DBF"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4CD8A72"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6C452A6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347990D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36B6115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630 kg</w:t>
            </w:r>
          </w:p>
        </w:tc>
      </w:tr>
      <w:tr w:rsidR="00580529" w:rsidRPr="005602D6" w14:paraId="592A8F1D"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EF00B87"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19F71B28"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1981</w:t>
            </w:r>
          </w:p>
        </w:tc>
        <w:tc>
          <w:tcPr>
            <w:tcW w:w="2126" w:type="dxa"/>
            <w:vAlign w:val="center"/>
          </w:tcPr>
          <w:p w14:paraId="37D9813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2E3F9B0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50C1413F" w14:textId="77777777" w:rsidR="000A166D" w:rsidRPr="005602D6" w:rsidRDefault="000A166D" w:rsidP="00876137">
      <w:pPr>
        <w:pStyle w:val="Geenafstand"/>
        <w:rPr>
          <w:rFonts w:cs="Arial"/>
          <w:sz w:val="20"/>
          <w:szCs w:val="20"/>
        </w:rPr>
      </w:pPr>
    </w:p>
    <w:p w14:paraId="20F0F571" w14:textId="77777777" w:rsidR="00D97A66" w:rsidRPr="005602D6" w:rsidRDefault="00B878A2" w:rsidP="00C04EE8">
      <w:pPr>
        <w:pStyle w:val="Kop2"/>
        <w:numPr>
          <w:ilvl w:val="1"/>
          <w:numId w:val="13"/>
        </w:numPr>
        <w:ind w:left="426" w:hanging="426"/>
        <w:rPr>
          <w:u w:val="single"/>
        </w:rPr>
      </w:pPr>
      <w:bookmarkStart w:id="46" w:name="_Toc206424259"/>
      <w:r w:rsidRPr="005602D6">
        <w:rPr>
          <w:u w:val="single"/>
        </w:rPr>
        <w:t>L0205 Vervangen van de besturing</w:t>
      </w:r>
      <w:r w:rsidR="00A97126" w:rsidRPr="005602D6">
        <w:rPr>
          <w:u w:val="single"/>
        </w:rPr>
        <w:ptab w:relativeTo="margin" w:alignment="right" w:leader="underscore"/>
      </w:r>
      <w:bookmarkEnd w:id="46"/>
    </w:p>
    <w:p w14:paraId="5704A493" w14:textId="77777777" w:rsidR="00B878A2" w:rsidRPr="005602D6" w:rsidRDefault="00B878A2" w:rsidP="0025593C">
      <w:pPr>
        <w:rPr>
          <w:color w:val="2F5496" w:themeColor="accent1" w:themeShade="BF"/>
          <w:sz w:val="10"/>
          <w:szCs w:val="12"/>
        </w:rPr>
      </w:pPr>
    </w:p>
    <w:p w14:paraId="682A81E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1C66757" w14:textId="77777777" w:rsidR="00D30CF8" w:rsidRPr="005602D6" w:rsidRDefault="00B878A2" w:rsidP="00C04EE8">
      <w:r w:rsidRPr="005602D6">
        <w:t>Het leveren en vervangen van de complete besturing inclusief bekabeling en bedrading. De aandrijving geschied door middel van een geregelde aandrijving type ‘Closed Loop’. Het maximaal toelaatbare stopverschil is 5 mm.</w:t>
      </w:r>
      <w:r w:rsidRPr="005602D6">
        <w:br/>
        <w:t>De nieuwe besturing en snelheidsregelaar dienen te worden uitgevoerd met een energiebesparende stand-by-schakeling. Waar mogelijk moeten de zekeringen met lagere waardes worden toegepast.</w:t>
      </w:r>
      <w:r w:rsidRPr="005602D6">
        <w:br/>
        <w:t>De besturing moet zijn uitgevoerd met een nieuwe torn- en inspectiebesturing.</w:t>
      </w:r>
      <w:r w:rsidRPr="005602D6">
        <w:br/>
      </w:r>
      <w:r w:rsidRPr="005602D6">
        <w:br/>
        <w:t xml:space="preserve">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t>
      </w:r>
      <w:r w:rsidRPr="005602D6">
        <w:br/>
        <w:t>Eventueel noodzakelijke besturings- en programmeerhulpmiddelen dienen bij de lift te zijn meegeleverd en in de machinekamer te worden achtergelaten als onderdeel van de liftinstallatie. De opdrachtgever wordt eigenaar van deze hulpmiddelen.</w:t>
      </w:r>
    </w:p>
    <w:p w14:paraId="73774813" w14:textId="77777777" w:rsidR="00F667CC" w:rsidRPr="005602D6" w:rsidRDefault="00F667CC" w:rsidP="00C04EE8"/>
    <w:p w14:paraId="4214E814" w14:textId="77777777" w:rsidR="00D97A66" w:rsidRPr="005602D6" w:rsidRDefault="00B878A2" w:rsidP="00C04EE8">
      <w:pPr>
        <w:pStyle w:val="Kop2"/>
        <w:numPr>
          <w:ilvl w:val="1"/>
          <w:numId w:val="13"/>
        </w:numPr>
        <w:ind w:left="426" w:hanging="426"/>
        <w:rPr>
          <w:u w:val="single"/>
        </w:rPr>
      </w:pPr>
      <w:bookmarkStart w:id="47" w:name="_Toc206424260"/>
      <w:r w:rsidRPr="005602D6">
        <w:rPr>
          <w:u w:val="single"/>
        </w:rPr>
        <w:t>L0305.1 Vervangen van de aandrijfmachine</w:t>
      </w:r>
      <w:r w:rsidR="00A97126" w:rsidRPr="005602D6">
        <w:rPr>
          <w:u w:val="single"/>
        </w:rPr>
        <w:ptab w:relativeTo="margin" w:alignment="right" w:leader="underscore"/>
      </w:r>
      <w:bookmarkEnd w:id="47"/>
    </w:p>
    <w:p w14:paraId="371825C0" w14:textId="77777777" w:rsidR="00B878A2" w:rsidRPr="005602D6" w:rsidRDefault="00B878A2" w:rsidP="0025593C">
      <w:pPr>
        <w:rPr>
          <w:color w:val="2F5496" w:themeColor="accent1" w:themeShade="BF"/>
          <w:sz w:val="10"/>
          <w:szCs w:val="12"/>
        </w:rPr>
      </w:pPr>
    </w:p>
    <w:p w14:paraId="346D127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76A1F4B" w14:textId="77777777" w:rsidR="00D30CF8" w:rsidRPr="005602D6" w:rsidRDefault="00B878A2" w:rsidP="00C04EE8">
      <w:r w:rsidRPr="005602D6">
        <w:t>Het leveren en vervangen van de complete aandrijving, inclusief draagmiddelen en alle afleidwielen van de installatie. Hierbij dienen de bestaande specificaties, zoals hefvermogen, snelheid, vermogen e.d. in stand te worden gehouden. Wanneer nog niet van fabriekswege is aangebracht, het aanbrengen van een signalering in de besturing die controleert of de rem is of wordt geopend bij ingeschakelde aandrijving. De aandrijving voorzien van alle benodigde afschermingen en opschriften. De totale aansluitwaarde van de gerenoveerde installatie dient zodanig te zijn dat de huidige maximale aansluitwaarde volstaat. Indien er op de ophanging van de draagmiddelen een weeginrichting aanwezig is, dient deze ook te worden vervangen.</w:t>
      </w:r>
    </w:p>
    <w:p w14:paraId="1D3F65B4" w14:textId="77777777" w:rsidR="00F667CC" w:rsidRPr="005602D6" w:rsidRDefault="00F667CC" w:rsidP="00C04EE8"/>
    <w:p w14:paraId="242D5B9F" w14:textId="77777777" w:rsidR="00D97A66" w:rsidRPr="005602D6" w:rsidRDefault="00B878A2" w:rsidP="00C04EE8">
      <w:pPr>
        <w:pStyle w:val="Kop2"/>
        <w:numPr>
          <w:ilvl w:val="1"/>
          <w:numId w:val="13"/>
        </w:numPr>
        <w:ind w:left="426" w:hanging="426"/>
        <w:rPr>
          <w:u w:val="single"/>
        </w:rPr>
      </w:pPr>
      <w:bookmarkStart w:id="48" w:name="_Toc206424261"/>
      <w:r w:rsidRPr="005602D6">
        <w:rPr>
          <w:u w:val="single"/>
        </w:rPr>
        <w:t>L0410 Vervangen van de snelheidsbegrenzer 1 op 1 (cabine)</w:t>
      </w:r>
      <w:r w:rsidR="00A97126" w:rsidRPr="005602D6">
        <w:rPr>
          <w:u w:val="single"/>
        </w:rPr>
        <w:ptab w:relativeTo="margin" w:alignment="right" w:leader="underscore"/>
      </w:r>
      <w:bookmarkEnd w:id="48"/>
    </w:p>
    <w:p w14:paraId="7B20A332" w14:textId="77777777" w:rsidR="00B878A2" w:rsidRPr="005602D6" w:rsidRDefault="00B878A2" w:rsidP="0025593C">
      <w:pPr>
        <w:rPr>
          <w:color w:val="2F5496" w:themeColor="accent1" w:themeShade="BF"/>
          <w:sz w:val="10"/>
          <w:szCs w:val="12"/>
        </w:rPr>
      </w:pPr>
    </w:p>
    <w:p w14:paraId="2E21BD76"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F6E1AED" w14:textId="77777777" w:rsidR="00D30CF8" w:rsidRPr="005602D6" w:rsidRDefault="00B878A2" w:rsidP="00C04EE8">
      <w:r w:rsidRPr="005602D6">
        <w:t xml:space="preserve">Het leveren en vervangen van de snelheidsbegrenzer, inclusief spanwiel en snelheidsbegrenzerkabel van de cabine. </w:t>
      </w:r>
      <w:r w:rsidRPr="005602D6">
        <w:br/>
        <w:t xml:space="preserve">- op- en neerwaarts werkend </w:t>
      </w:r>
      <w:r w:rsidRPr="005602D6">
        <w:br/>
        <w:t>- voorzien van een elektrisch controlecontact in beide richtingen</w:t>
      </w:r>
      <w:r w:rsidRPr="005602D6">
        <w:br/>
      </w:r>
      <w:r w:rsidRPr="005602D6">
        <w:lastRenderedPageBreak/>
        <w:t xml:space="preserve">- voorzien van afscherming </w:t>
      </w:r>
      <w:r w:rsidRPr="005602D6">
        <w:br/>
        <w:t>- met elektrisch controlecontact op kabelbreuk op het spanwiel.</w:t>
      </w:r>
    </w:p>
    <w:p w14:paraId="1E0BE5BE" w14:textId="77777777" w:rsidR="00F667CC" w:rsidRPr="005602D6" w:rsidRDefault="00F667CC" w:rsidP="00C04EE8"/>
    <w:p w14:paraId="4979763A" w14:textId="77777777" w:rsidR="00D97A66" w:rsidRPr="005602D6" w:rsidRDefault="00B878A2" w:rsidP="00C04EE8">
      <w:pPr>
        <w:pStyle w:val="Kop2"/>
        <w:numPr>
          <w:ilvl w:val="1"/>
          <w:numId w:val="13"/>
        </w:numPr>
        <w:ind w:left="426" w:hanging="426"/>
        <w:rPr>
          <w:u w:val="single"/>
        </w:rPr>
      </w:pPr>
      <w:bookmarkStart w:id="49" w:name="_Toc206424262"/>
      <w:r w:rsidRPr="005602D6">
        <w:rPr>
          <w:u w:val="single"/>
        </w:rPr>
        <w:t>L0420 Vervangen van de vang (cabine)</w:t>
      </w:r>
      <w:r w:rsidR="00A97126" w:rsidRPr="005602D6">
        <w:rPr>
          <w:u w:val="single"/>
        </w:rPr>
        <w:ptab w:relativeTo="margin" w:alignment="right" w:leader="underscore"/>
      </w:r>
      <w:bookmarkEnd w:id="49"/>
    </w:p>
    <w:p w14:paraId="53B95E7E" w14:textId="77777777" w:rsidR="00B878A2" w:rsidRPr="005602D6" w:rsidRDefault="00B878A2" w:rsidP="0025593C">
      <w:pPr>
        <w:rPr>
          <w:color w:val="2F5496" w:themeColor="accent1" w:themeShade="BF"/>
          <w:sz w:val="10"/>
          <w:szCs w:val="12"/>
        </w:rPr>
      </w:pPr>
    </w:p>
    <w:p w14:paraId="096AF64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7777203" w14:textId="77777777" w:rsidR="00D30CF8" w:rsidRPr="005602D6" w:rsidRDefault="00B878A2" w:rsidP="00C04EE8">
      <w:r w:rsidRPr="005602D6">
        <w:t xml:space="preserve">Het leveren en vervangen van de vang van de cabine.  </w:t>
      </w:r>
      <w:r w:rsidRPr="005602D6">
        <w:br/>
        <w:t xml:space="preserve">- op- en neerwaarts werkend  </w:t>
      </w:r>
      <w:r w:rsidRPr="005602D6">
        <w:br/>
        <w:t>- voorzien van een elektrisch controlecontact in beide richtingen</w:t>
      </w:r>
    </w:p>
    <w:p w14:paraId="6C5DC3F7" w14:textId="77777777" w:rsidR="00F667CC" w:rsidRPr="005602D6" w:rsidRDefault="00F667CC" w:rsidP="00C04EE8"/>
    <w:p w14:paraId="6433C3A1" w14:textId="77777777" w:rsidR="00D97A66" w:rsidRPr="005602D6" w:rsidRDefault="00B878A2" w:rsidP="00C04EE8">
      <w:pPr>
        <w:pStyle w:val="Kop2"/>
        <w:numPr>
          <w:ilvl w:val="1"/>
          <w:numId w:val="13"/>
        </w:numPr>
        <w:ind w:left="426" w:hanging="426"/>
        <w:rPr>
          <w:u w:val="single"/>
        </w:rPr>
      </w:pPr>
      <w:bookmarkStart w:id="50" w:name="_Toc206424263"/>
      <w:r w:rsidRPr="005602D6">
        <w:rPr>
          <w:u w:val="single"/>
        </w:rPr>
        <w:t>L0520 Vervangen van de schachttableaus</w:t>
      </w:r>
      <w:r w:rsidR="00A97126" w:rsidRPr="005602D6">
        <w:rPr>
          <w:u w:val="single"/>
        </w:rPr>
        <w:ptab w:relativeTo="margin" w:alignment="right" w:leader="underscore"/>
      </w:r>
      <w:bookmarkEnd w:id="50"/>
    </w:p>
    <w:p w14:paraId="30E4DCB8" w14:textId="77777777" w:rsidR="00B878A2" w:rsidRPr="005602D6" w:rsidRDefault="00B878A2" w:rsidP="0025593C">
      <w:pPr>
        <w:rPr>
          <w:color w:val="2F5496" w:themeColor="accent1" w:themeShade="BF"/>
          <w:sz w:val="10"/>
          <w:szCs w:val="12"/>
        </w:rPr>
      </w:pPr>
    </w:p>
    <w:p w14:paraId="56F4418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7382CB34" w14:textId="77777777" w:rsidR="00D30CF8" w:rsidRPr="005602D6" w:rsidRDefault="00B878A2" w:rsidP="00C04EE8">
      <w:r w:rsidRPr="005602D6">
        <w:t xml:space="preserve">Het leveren en vervangen van de schachttableaus.  </w:t>
      </w:r>
      <w:r w:rsidRPr="005602D6">
        <w:br/>
        <w:t xml:space="preserve">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t>
      </w:r>
      <w:r w:rsidRPr="005602D6">
        <w:br/>
        <w:t>Alle bestaande functionaliteiten moeten worden behouden.</w:t>
      </w:r>
    </w:p>
    <w:p w14:paraId="7BBA910F" w14:textId="77777777" w:rsidR="005A1CA4" w:rsidRPr="005602D6" w:rsidRDefault="005A1CA4" w:rsidP="001119BE">
      <w:pPr>
        <w:rPr>
          <w:b/>
          <w:bCs/>
        </w:rPr>
      </w:pPr>
      <w:r w:rsidRPr="005602D6">
        <w:rPr>
          <w:b/>
          <w:bCs/>
        </w:rPr>
        <w:t>Normering</w:t>
      </w:r>
    </w:p>
    <w:p w14:paraId="3F5BE05D" w14:textId="77777777" w:rsidR="00B878A2" w:rsidRPr="005602D6" w:rsidRDefault="00B878A2" w:rsidP="00B878A2">
      <w:r w:rsidRPr="005602D6">
        <w:t xml:space="preserve">NEN-EN 81-70 Toegang gehandicapten  </w:t>
      </w:r>
      <w:r w:rsidRPr="005602D6">
        <w:br/>
        <w:t>NEN-EN 81-71 Vandaalbestendige liften klasse 1</w:t>
      </w:r>
    </w:p>
    <w:p w14:paraId="42BB29A0" w14:textId="77777777" w:rsidR="00F667CC" w:rsidRPr="005602D6" w:rsidRDefault="00F667CC" w:rsidP="00C04EE8"/>
    <w:p w14:paraId="2138B0CD" w14:textId="77777777" w:rsidR="00D97A66" w:rsidRPr="005602D6" w:rsidRDefault="00B878A2" w:rsidP="00C04EE8">
      <w:pPr>
        <w:pStyle w:val="Kop2"/>
        <w:numPr>
          <w:ilvl w:val="1"/>
          <w:numId w:val="13"/>
        </w:numPr>
        <w:ind w:left="426" w:hanging="426"/>
        <w:rPr>
          <w:u w:val="single"/>
        </w:rPr>
      </w:pPr>
      <w:bookmarkStart w:id="51" w:name="_Toc206424264"/>
      <w:r w:rsidRPr="005602D6">
        <w:rPr>
          <w:u w:val="single"/>
        </w:rPr>
        <w:t>L0605 Vervangen van de automatische schachtdeuren (standaard)</w:t>
      </w:r>
      <w:r w:rsidR="00A97126" w:rsidRPr="005602D6">
        <w:rPr>
          <w:u w:val="single"/>
        </w:rPr>
        <w:ptab w:relativeTo="margin" w:alignment="right" w:leader="underscore"/>
      </w:r>
      <w:bookmarkEnd w:id="51"/>
    </w:p>
    <w:p w14:paraId="16E35B80" w14:textId="77777777" w:rsidR="00B878A2" w:rsidRPr="005602D6" w:rsidRDefault="00B878A2" w:rsidP="0025593C">
      <w:pPr>
        <w:rPr>
          <w:color w:val="2F5496" w:themeColor="accent1" w:themeShade="BF"/>
          <w:sz w:val="10"/>
          <w:szCs w:val="12"/>
        </w:rPr>
      </w:pPr>
    </w:p>
    <w:p w14:paraId="2B3A0BBA"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CE0AA52" w14:textId="77777777" w:rsidR="00D30CF8" w:rsidRPr="005602D6" w:rsidRDefault="00B878A2" w:rsidP="00C04EE8">
      <w:r w:rsidRPr="005602D6">
        <w:t xml:space="preserve">Het leveren en vervangen van de automatische schachtdeuren, inclusief kozijnen. Uitgevoerd in RVS. De maatvoering dient minimaal overeenkomstig te zijn met de huidige dagmaat. </w:t>
      </w:r>
      <w:r w:rsidRPr="005602D6">
        <w:br/>
        <w:t>Dit inclusief alle aanverwante onderdelen en noodzakelijke afstellingen.</w:t>
      </w:r>
    </w:p>
    <w:p w14:paraId="01F2FE22" w14:textId="77777777" w:rsidR="00F667CC" w:rsidRPr="005602D6" w:rsidRDefault="00F667CC" w:rsidP="00C04EE8"/>
    <w:p w14:paraId="620C1905" w14:textId="77777777" w:rsidR="00D97A66" w:rsidRPr="005602D6" w:rsidRDefault="00B878A2" w:rsidP="00C04EE8">
      <w:pPr>
        <w:pStyle w:val="Kop2"/>
        <w:numPr>
          <w:ilvl w:val="1"/>
          <w:numId w:val="13"/>
        </w:numPr>
        <w:ind w:left="426" w:hanging="426"/>
        <w:rPr>
          <w:u w:val="single"/>
        </w:rPr>
      </w:pPr>
      <w:bookmarkStart w:id="52" w:name="_Toc206424265"/>
      <w:r w:rsidRPr="005602D6">
        <w:rPr>
          <w:u w:val="single"/>
        </w:rPr>
        <w:t>L0710 Vervangen van de cabinebekleding</w:t>
      </w:r>
      <w:r w:rsidR="00A97126" w:rsidRPr="005602D6">
        <w:rPr>
          <w:u w:val="single"/>
        </w:rPr>
        <w:ptab w:relativeTo="margin" w:alignment="right" w:leader="underscore"/>
      </w:r>
      <w:bookmarkEnd w:id="52"/>
    </w:p>
    <w:p w14:paraId="0528B747" w14:textId="77777777" w:rsidR="00B878A2" w:rsidRPr="005602D6" w:rsidRDefault="00B878A2" w:rsidP="0025593C">
      <w:pPr>
        <w:rPr>
          <w:color w:val="2F5496" w:themeColor="accent1" w:themeShade="BF"/>
          <w:sz w:val="10"/>
          <w:szCs w:val="12"/>
        </w:rPr>
      </w:pPr>
    </w:p>
    <w:p w14:paraId="060BDCD6"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023C082" w14:textId="77777777" w:rsidR="00D30CF8" w:rsidRPr="005602D6" w:rsidRDefault="00B878A2" w:rsidP="00C04EE8">
      <w:r w:rsidRPr="005602D6">
        <w:t>Het leveren en vervangen van de cabinebekleding. Het betreft de wanden, de vloer en het plafond, inclusief ledverlichting. De oude wandbekleding en vloerbedekking dient te worden verwijderd en indien noodzakelijk moet de ondervloer worden hersteld of verstevigd.</w:t>
      </w:r>
      <w:r w:rsidRPr="005602D6">
        <w:br/>
        <w:t xml:space="preserve">De wanden en plafond dienen krasbestendig te zijn en de vloerbedekking dient slijtvast te zijn uitgevoerd. De huidige ventilatie van de cabine moet worden gewaarborgd. </w:t>
      </w:r>
      <w:r w:rsidRPr="005602D6">
        <w:br/>
        <w:t>De cabinebekleding dient geschikt te zijn voor de huidige toepassing. Het definitieve ontwerp wordt in overleg met de opdrachtgever bepaald.</w:t>
      </w:r>
      <w:r w:rsidRPr="005602D6">
        <w:br/>
      </w:r>
      <w:r w:rsidRPr="005602D6">
        <w:br/>
        <w:t>Na het aanbrengen van de cabinebekleding dienen de cabine en het tegengewicht van tractieliften te worden gebalanceerd. Indien noodzakelijk dient de massa van het tegengewicht te worden aangepast.</w:t>
      </w:r>
    </w:p>
    <w:p w14:paraId="469CE8A2" w14:textId="77777777" w:rsidR="00F667CC" w:rsidRPr="005602D6" w:rsidRDefault="00F667CC" w:rsidP="00C04EE8"/>
    <w:p w14:paraId="0C956B8B" w14:textId="77777777" w:rsidR="00D97A66" w:rsidRPr="005602D6" w:rsidRDefault="00B878A2" w:rsidP="00C04EE8">
      <w:pPr>
        <w:pStyle w:val="Kop2"/>
        <w:numPr>
          <w:ilvl w:val="1"/>
          <w:numId w:val="13"/>
        </w:numPr>
        <w:ind w:left="426" w:hanging="426"/>
        <w:rPr>
          <w:u w:val="single"/>
        </w:rPr>
      </w:pPr>
      <w:bookmarkStart w:id="53" w:name="_Toc206424266"/>
      <w:r w:rsidRPr="005602D6">
        <w:rPr>
          <w:u w:val="single"/>
        </w:rPr>
        <w:t>L0715 Vervangen van spreek-/luisterunit/GSM</w:t>
      </w:r>
      <w:r w:rsidR="00A97126" w:rsidRPr="005602D6">
        <w:rPr>
          <w:u w:val="single"/>
        </w:rPr>
        <w:ptab w:relativeTo="margin" w:alignment="right" w:leader="underscore"/>
      </w:r>
      <w:bookmarkEnd w:id="53"/>
    </w:p>
    <w:p w14:paraId="5B4B5B0F" w14:textId="77777777" w:rsidR="00B878A2" w:rsidRPr="005602D6" w:rsidRDefault="00B878A2" w:rsidP="0025593C">
      <w:pPr>
        <w:rPr>
          <w:color w:val="2F5496" w:themeColor="accent1" w:themeShade="BF"/>
          <w:sz w:val="10"/>
          <w:szCs w:val="12"/>
        </w:rPr>
      </w:pPr>
    </w:p>
    <w:p w14:paraId="74F124B0"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21976C3" w14:textId="77777777" w:rsidR="00D30CF8" w:rsidRPr="005602D6" w:rsidRDefault="00B878A2" w:rsidP="00C04EE8">
      <w:r w:rsidRPr="005602D6">
        <w:t>Het leveren en vervangen van een vrij programmeerbare alarmdoormelder met geïntegreerde  spreek-/luisterunit (met noodstroomvoorziening) in de cabine. De verbinding zal via GSM tot stand worden gebracht. Indien van toepassing dienen de oude sparingen te worden afgedekt met een RVS blindplaat.</w:t>
      </w:r>
    </w:p>
    <w:p w14:paraId="05EDF661" w14:textId="77777777" w:rsidR="005A1CA4" w:rsidRPr="005602D6" w:rsidRDefault="005A1CA4" w:rsidP="001119BE">
      <w:pPr>
        <w:rPr>
          <w:b/>
          <w:bCs/>
        </w:rPr>
      </w:pPr>
      <w:r w:rsidRPr="005602D6">
        <w:rPr>
          <w:b/>
          <w:bCs/>
        </w:rPr>
        <w:t>Normering</w:t>
      </w:r>
    </w:p>
    <w:p w14:paraId="15118B0F" w14:textId="77777777" w:rsidR="00B878A2" w:rsidRPr="005602D6" w:rsidRDefault="00B878A2" w:rsidP="00B878A2">
      <w:r w:rsidRPr="005602D6">
        <w:t>NEN-EN 81-28</w:t>
      </w:r>
    </w:p>
    <w:p w14:paraId="5D106B2E" w14:textId="77777777" w:rsidR="00F667CC" w:rsidRPr="005602D6" w:rsidRDefault="00F667CC" w:rsidP="00C04EE8"/>
    <w:p w14:paraId="59ECAE68" w14:textId="77777777" w:rsidR="00D97A66" w:rsidRPr="005602D6" w:rsidRDefault="00B878A2" w:rsidP="00C04EE8">
      <w:pPr>
        <w:pStyle w:val="Kop2"/>
        <w:numPr>
          <w:ilvl w:val="1"/>
          <w:numId w:val="13"/>
        </w:numPr>
        <w:ind w:left="426" w:hanging="426"/>
        <w:rPr>
          <w:u w:val="single"/>
        </w:rPr>
      </w:pPr>
      <w:bookmarkStart w:id="54" w:name="_Toc206424267"/>
      <w:r w:rsidRPr="005602D6">
        <w:rPr>
          <w:u w:val="single"/>
        </w:rPr>
        <w:lastRenderedPageBreak/>
        <w:t>L0750 Vervangen van de cabineslofvoering</w:t>
      </w:r>
      <w:r w:rsidR="00A97126" w:rsidRPr="005602D6">
        <w:rPr>
          <w:u w:val="single"/>
        </w:rPr>
        <w:ptab w:relativeTo="margin" w:alignment="right" w:leader="underscore"/>
      </w:r>
      <w:bookmarkEnd w:id="54"/>
    </w:p>
    <w:p w14:paraId="67EBBECB" w14:textId="77777777" w:rsidR="00B878A2" w:rsidRPr="005602D6" w:rsidRDefault="00B878A2" w:rsidP="0025593C">
      <w:pPr>
        <w:rPr>
          <w:color w:val="2F5496" w:themeColor="accent1" w:themeShade="BF"/>
          <w:sz w:val="10"/>
          <w:szCs w:val="12"/>
        </w:rPr>
      </w:pPr>
    </w:p>
    <w:p w14:paraId="5A036AFB"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02BF4FA" w14:textId="77777777" w:rsidR="00D30CF8" w:rsidRPr="005602D6" w:rsidRDefault="00B878A2" w:rsidP="00C04EE8">
      <w:r w:rsidRPr="005602D6">
        <w:t>Het leveren en vervangen van de slofvoeringen ten behoeve van de geleiding van de cabine. De leiders moeten worden gereinigd.</w:t>
      </w:r>
    </w:p>
    <w:p w14:paraId="4161F3D6" w14:textId="77777777" w:rsidR="00F667CC" w:rsidRPr="005602D6" w:rsidRDefault="00F667CC" w:rsidP="00C04EE8"/>
    <w:p w14:paraId="65D42A7D" w14:textId="77777777" w:rsidR="00D97A66" w:rsidRPr="005602D6" w:rsidRDefault="00B878A2" w:rsidP="00C04EE8">
      <w:pPr>
        <w:pStyle w:val="Kop2"/>
        <w:numPr>
          <w:ilvl w:val="1"/>
          <w:numId w:val="13"/>
        </w:numPr>
        <w:ind w:left="426" w:hanging="426"/>
        <w:rPr>
          <w:u w:val="single"/>
        </w:rPr>
      </w:pPr>
      <w:bookmarkStart w:id="55" w:name="_Toc206424268"/>
      <w:r w:rsidRPr="005602D6">
        <w:rPr>
          <w:u w:val="single"/>
        </w:rPr>
        <w:t>L0760 Vervangen van het cabinetableau (standaard)</w:t>
      </w:r>
      <w:r w:rsidR="00A97126" w:rsidRPr="005602D6">
        <w:rPr>
          <w:u w:val="single"/>
        </w:rPr>
        <w:ptab w:relativeTo="margin" w:alignment="right" w:leader="underscore"/>
      </w:r>
      <w:bookmarkEnd w:id="55"/>
    </w:p>
    <w:p w14:paraId="176EDDC5" w14:textId="77777777" w:rsidR="00B878A2" w:rsidRPr="005602D6" w:rsidRDefault="00B878A2" w:rsidP="0025593C">
      <w:pPr>
        <w:rPr>
          <w:color w:val="2F5496" w:themeColor="accent1" w:themeShade="BF"/>
          <w:sz w:val="10"/>
          <w:szCs w:val="12"/>
        </w:rPr>
      </w:pPr>
    </w:p>
    <w:p w14:paraId="133E98A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373CA9C" w14:textId="77777777" w:rsidR="00D30CF8" w:rsidRPr="005602D6" w:rsidRDefault="00B878A2" w:rsidP="00C04EE8">
      <w:r w:rsidRPr="005602D6">
        <w:t xml:space="preserve">Het leveren en vervangen van het cabinetableau in RVS. Zo nodig dient de sparing t.b.v. het cabinetableau in de cabinewand te worden aangepast. Indien van toepassing dienen de oude sparingen te worden afgedekt met een RVS blindplaat. </w:t>
      </w:r>
      <w:r w:rsidRPr="005602D6">
        <w:br/>
        <w:t xml:space="preserve"> </w:t>
      </w:r>
      <w:r w:rsidRPr="005602D6">
        <w:br/>
        <w:t xml:space="preserve"> </w:t>
      </w:r>
      <w:r w:rsidRPr="005602D6">
        <w:br/>
        <w:t>Het nieuwe cabinetableau is voorzien van een optische cabinestandaanwijzer met vertrekrichtingspijlen, een alarmknop, een deur-open knop en een deur-sluiten knop.  Uitvoering met verhoogd schrift. Het tableau moet zijn voorbereid op het toepassen van een spreek-/luisterverbinding.</w:t>
      </w:r>
    </w:p>
    <w:p w14:paraId="6C30B17D" w14:textId="77777777" w:rsidR="005A1CA4" w:rsidRPr="005602D6" w:rsidRDefault="005A1CA4" w:rsidP="001119BE">
      <w:pPr>
        <w:rPr>
          <w:b/>
          <w:bCs/>
        </w:rPr>
      </w:pPr>
      <w:r w:rsidRPr="005602D6">
        <w:rPr>
          <w:b/>
          <w:bCs/>
        </w:rPr>
        <w:t>Normering</w:t>
      </w:r>
    </w:p>
    <w:p w14:paraId="2315FB0D" w14:textId="77777777" w:rsidR="00B878A2" w:rsidRPr="005602D6" w:rsidRDefault="00B878A2" w:rsidP="00B878A2">
      <w:r w:rsidRPr="005602D6">
        <w:t>NEN-EN 81-70 Toegang gehandicapten</w:t>
      </w:r>
    </w:p>
    <w:p w14:paraId="1D4CF844" w14:textId="77777777" w:rsidR="00F667CC" w:rsidRPr="005602D6" w:rsidRDefault="00F667CC" w:rsidP="00C04EE8"/>
    <w:p w14:paraId="2CDD1AAD" w14:textId="77777777" w:rsidR="00D97A66" w:rsidRPr="005602D6" w:rsidRDefault="00B878A2" w:rsidP="00C04EE8">
      <w:pPr>
        <w:pStyle w:val="Kop2"/>
        <w:numPr>
          <w:ilvl w:val="1"/>
          <w:numId w:val="13"/>
        </w:numPr>
        <w:ind w:left="426" w:hanging="426"/>
        <w:rPr>
          <w:u w:val="single"/>
        </w:rPr>
      </w:pPr>
      <w:bookmarkStart w:id="56" w:name="_Toc206424269"/>
      <w:r w:rsidRPr="005602D6">
        <w:rPr>
          <w:u w:val="single"/>
        </w:rPr>
        <w:t>L0805 Vervangen van de cabinedeur(en) (standaard)</w:t>
      </w:r>
      <w:r w:rsidR="00A97126" w:rsidRPr="005602D6">
        <w:rPr>
          <w:u w:val="single"/>
        </w:rPr>
        <w:ptab w:relativeTo="margin" w:alignment="right" w:leader="underscore"/>
      </w:r>
      <w:bookmarkEnd w:id="56"/>
    </w:p>
    <w:p w14:paraId="39552DBF" w14:textId="77777777" w:rsidR="00B878A2" w:rsidRPr="005602D6" w:rsidRDefault="00B878A2" w:rsidP="0025593C">
      <w:pPr>
        <w:rPr>
          <w:color w:val="2F5496" w:themeColor="accent1" w:themeShade="BF"/>
          <w:sz w:val="10"/>
          <w:szCs w:val="12"/>
        </w:rPr>
      </w:pPr>
    </w:p>
    <w:p w14:paraId="13C8DC7E"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BBF9B07" w14:textId="77777777" w:rsidR="00D30CF8" w:rsidRPr="005602D6" w:rsidRDefault="00B878A2" w:rsidP="00C04EE8">
      <w:r w:rsidRPr="005602D6">
        <w:t>Het leveren en vervangen van de cabinedeur, inclusief cabinedeuraandrijving, deurmotor en het aanbrengen van een snelheidsregelaar. Dit inclusief een cabinedeurgrendel (indien noodzakelijk) en een sensorlijst/detectielijst (vaste montage aan de cabine). De deurafwerking aan de cabinezijde dient in RVS te zijn.</w:t>
      </w:r>
      <w:r w:rsidRPr="005602D6">
        <w:br/>
        <w:t xml:space="preserve">De uitvoering dient geschikt te zijn voor het ontgrendelen van de huidige schachtdeuren.  </w:t>
      </w:r>
      <w:r w:rsidRPr="005602D6">
        <w:br/>
        <w:t>Dit inclusief alle aanverwante onderdelen, bekabeling/bedrading en noodzakelijke afstellingen en inclusief aanpassingen aan cabine en/of cabine dagstuk.</w:t>
      </w:r>
    </w:p>
    <w:p w14:paraId="20AB1970" w14:textId="77777777" w:rsidR="00F667CC" w:rsidRPr="005602D6" w:rsidRDefault="00F667CC" w:rsidP="00C04EE8"/>
    <w:p w14:paraId="5EFB9283" w14:textId="77777777" w:rsidR="00D97A66" w:rsidRPr="005602D6" w:rsidRDefault="00B878A2" w:rsidP="00C04EE8">
      <w:pPr>
        <w:pStyle w:val="Kop2"/>
        <w:numPr>
          <w:ilvl w:val="1"/>
          <w:numId w:val="13"/>
        </w:numPr>
        <w:ind w:left="426" w:hanging="426"/>
        <w:rPr>
          <w:u w:val="single"/>
        </w:rPr>
      </w:pPr>
      <w:bookmarkStart w:id="57" w:name="_Toc206424270"/>
      <w:r w:rsidRPr="005602D6">
        <w:rPr>
          <w:u w:val="single"/>
        </w:rPr>
        <w:t>L0915 Vervangen van de verende stuitingen van de cabine</w:t>
      </w:r>
      <w:r w:rsidR="00A97126" w:rsidRPr="005602D6">
        <w:rPr>
          <w:u w:val="single"/>
        </w:rPr>
        <w:ptab w:relativeTo="margin" w:alignment="right" w:leader="underscore"/>
      </w:r>
      <w:bookmarkEnd w:id="57"/>
    </w:p>
    <w:p w14:paraId="74308799" w14:textId="77777777" w:rsidR="00B878A2" w:rsidRPr="005602D6" w:rsidRDefault="00B878A2" w:rsidP="0025593C">
      <w:pPr>
        <w:rPr>
          <w:color w:val="2F5496" w:themeColor="accent1" w:themeShade="BF"/>
          <w:sz w:val="10"/>
          <w:szCs w:val="12"/>
        </w:rPr>
      </w:pPr>
    </w:p>
    <w:p w14:paraId="04CEFAE3"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37B8526" w14:textId="77777777" w:rsidR="00D30CF8" w:rsidRPr="005602D6" w:rsidRDefault="00B878A2" w:rsidP="00C04EE8">
      <w:r w:rsidRPr="005602D6">
        <w:t>Het leveren en aanbrengen van de verende stuitingen onder de baan van de liftcabine, geschikt voor (een eventuele nieuwe situatie van) de lift.</w:t>
      </w:r>
    </w:p>
    <w:p w14:paraId="04AFBC81" w14:textId="77777777" w:rsidR="00F667CC" w:rsidRPr="005602D6" w:rsidRDefault="00F667CC" w:rsidP="00C04EE8"/>
    <w:p w14:paraId="64DF4F18" w14:textId="77777777" w:rsidR="00D97A66" w:rsidRPr="005602D6" w:rsidRDefault="00B878A2" w:rsidP="00C04EE8">
      <w:pPr>
        <w:pStyle w:val="Kop2"/>
        <w:numPr>
          <w:ilvl w:val="1"/>
          <w:numId w:val="13"/>
        </w:numPr>
        <w:ind w:left="426" w:hanging="426"/>
        <w:rPr>
          <w:u w:val="single"/>
        </w:rPr>
      </w:pPr>
      <w:bookmarkStart w:id="58" w:name="_Toc206424271"/>
      <w:r w:rsidRPr="005602D6">
        <w:rPr>
          <w:u w:val="single"/>
        </w:rPr>
        <w:t>L1030 Vervangen van de verende stuitingen van het tegengewicht</w:t>
      </w:r>
      <w:r w:rsidR="00A97126" w:rsidRPr="005602D6">
        <w:rPr>
          <w:u w:val="single"/>
        </w:rPr>
        <w:ptab w:relativeTo="margin" w:alignment="right" w:leader="underscore"/>
      </w:r>
      <w:bookmarkEnd w:id="58"/>
    </w:p>
    <w:p w14:paraId="65EA2854" w14:textId="77777777" w:rsidR="00B878A2" w:rsidRPr="005602D6" w:rsidRDefault="00B878A2" w:rsidP="0025593C">
      <w:pPr>
        <w:rPr>
          <w:color w:val="2F5496" w:themeColor="accent1" w:themeShade="BF"/>
          <w:sz w:val="10"/>
          <w:szCs w:val="12"/>
        </w:rPr>
      </w:pPr>
    </w:p>
    <w:p w14:paraId="631A0BD6"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7944EB1A" w14:textId="77777777" w:rsidR="00D30CF8" w:rsidRPr="005602D6" w:rsidRDefault="00B878A2" w:rsidP="00C04EE8">
      <w:r w:rsidRPr="005602D6">
        <w:t>Het leveren en vervangen van de verende stuitingen onder de baan van het tegengewicht, geschikt voor (een eventuele nieuwe situatie van) de lift.</w:t>
      </w:r>
    </w:p>
    <w:p w14:paraId="63FC46E5" w14:textId="77777777" w:rsidR="00F667CC" w:rsidRPr="005602D6" w:rsidRDefault="00F667CC" w:rsidP="00C04EE8"/>
    <w:p w14:paraId="6038A22C" w14:textId="77777777" w:rsidR="00D97A66" w:rsidRPr="005602D6" w:rsidRDefault="00B878A2" w:rsidP="00C04EE8">
      <w:pPr>
        <w:pStyle w:val="Kop2"/>
        <w:numPr>
          <w:ilvl w:val="1"/>
          <w:numId w:val="13"/>
        </w:numPr>
        <w:ind w:left="426" w:hanging="426"/>
        <w:rPr>
          <w:u w:val="single"/>
        </w:rPr>
      </w:pPr>
      <w:bookmarkStart w:id="59" w:name="_Toc206424272"/>
      <w:r w:rsidRPr="005602D6">
        <w:rPr>
          <w:u w:val="single"/>
        </w:rPr>
        <w:t>L1046 Vervangen van de slofvoeringen van het tegengewicht</w:t>
      </w:r>
      <w:r w:rsidR="00A97126" w:rsidRPr="005602D6">
        <w:rPr>
          <w:u w:val="single"/>
        </w:rPr>
        <w:ptab w:relativeTo="margin" w:alignment="right" w:leader="underscore"/>
      </w:r>
      <w:bookmarkEnd w:id="59"/>
    </w:p>
    <w:p w14:paraId="77B249CC" w14:textId="77777777" w:rsidR="00B878A2" w:rsidRPr="005602D6" w:rsidRDefault="00B878A2" w:rsidP="0025593C">
      <w:pPr>
        <w:rPr>
          <w:color w:val="2F5496" w:themeColor="accent1" w:themeShade="BF"/>
          <w:sz w:val="10"/>
          <w:szCs w:val="12"/>
        </w:rPr>
      </w:pPr>
    </w:p>
    <w:p w14:paraId="0DC612D2"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2CCB193" w14:textId="77777777" w:rsidR="00D30CF8" w:rsidRPr="005602D6" w:rsidRDefault="00B878A2" w:rsidP="00C04EE8">
      <w:r w:rsidRPr="005602D6">
        <w:t>Het leveren en vervangen van de slofvoeringen ten behoeve van de geleiding van het tegengewicht. De leiders moeten worden gereinigd.</w:t>
      </w:r>
    </w:p>
    <w:p w14:paraId="01C4F91F" w14:textId="77777777" w:rsidR="00F667CC" w:rsidRPr="005602D6" w:rsidRDefault="00F667CC" w:rsidP="00C04EE8"/>
    <w:p w14:paraId="7C95CDE3" w14:textId="77777777" w:rsidR="00CD746C" w:rsidRPr="005602D6" w:rsidRDefault="00CD746C">
      <w:pPr>
        <w:spacing w:after="160" w:line="259" w:lineRule="auto"/>
        <w:rPr>
          <w:rFonts w:eastAsiaTheme="minorHAnsi" w:cstheme="minorBidi"/>
          <w:sz w:val="22"/>
        </w:rPr>
      </w:pPr>
      <w:r w:rsidRPr="005602D6">
        <w:br w:type="page"/>
      </w:r>
    </w:p>
    <w:p w14:paraId="1A087413" w14:textId="77777777" w:rsidR="00D97A66" w:rsidRPr="005602D6" w:rsidRDefault="00AE6864" w:rsidP="00C04EE8">
      <w:pPr>
        <w:pStyle w:val="Kop1"/>
        <w:spacing w:before="0"/>
        <w:ind w:left="425" w:hanging="425"/>
        <w:rPr>
          <w:rFonts w:cs="Arial"/>
        </w:rPr>
      </w:pPr>
      <w:bookmarkStart w:id="60" w:name="_Toc206424273"/>
      <w:r w:rsidRPr="005602D6">
        <w:rPr>
          <w:rFonts w:cs="Arial"/>
          <w:szCs w:val="28"/>
        </w:rPr>
        <w:lastRenderedPageBreak/>
        <w:t xml:space="preserve">Van </w:t>
      </w:r>
      <w:proofErr w:type="spellStart"/>
      <w:r w:rsidRPr="005602D6">
        <w:rPr>
          <w:rFonts w:cs="Arial"/>
          <w:szCs w:val="28"/>
        </w:rPr>
        <w:t>IJsendijkstraat</w:t>
      </w:r>
      <w:proofErr w:type="spellEnd"/>
      <w:r w:rsidRPr="005602D6">
        <w:rPr>
          <w:rFonts w:cs="Arial"/>
          <w:szCs w:val="28"/>
        </w:rPr>
        <w:t xml:space="preserve"> 148</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799 BT 01</w:t>
      </w:r>
      <w:bookmarkEnd w:id="60"/>
    </w:p>
    <w:p w14:paraId="5159BD6A" w14:textId="77777777" w:rsidR="0025593C" w:rsidRPr="005602D6" w:rsidRDefault="0025593C" w:rsidP="0025593C">
      <w:pPr>
        <w:rPr>
          <w:sz w:val="10"/>
          <w:szCs w:val="12"/>
        </w:rPr>
      </w:pPr>
    </w:p>
    <w:p w14:paraId="7AC47467" w14:textId="77777777" w:rsidR="00D97A66" w:rsidRPr="005602D6" w:rsidRDefault="0025593C" w:rsidP="00C04EE8">
      <w:pPr>
        <w:pStyle w:val="Kop2"/>
        <w:ind w:left="426" w:hanging="426"/>
      </w:pPr>
      <w:bookmarkStart w:id="61" w:name="_Toc206424274"/>
      <w:r w:rsidRPr="005602D6">
        <w:t>Gegevens van de installatie</w:t>
      </w:r>
      <w:bookmarkEnd w:id="61"/>
    </w:p>
    <w:p w14:paraId="5DB29F02" w14:textId="77777777" w:rsidR="00CB6C39" w:rsidRPr="005602D6" w:rsidRDefault="00CB6C39" w:rsidP="00CB6C39">
      <w:pPr>
        <w:pStyle w:val="Kop2"/>
        <w:numPr>
          <w:ilvl w:val="0"/>
          <w:numId w:val="0"/>
        </w:numPr>
        <w:rPr>
          <w:sz w:val="22"/>
          <w:szCs w:val="28"/>
          <w:u w:val="single"/>
        </w:rPr>
      </w:pPr>
      <w:bookmarkStart w:id="62" w:name="_Toc206424275"/>
      <w:r w:rsidRPr="005602D6">
        <w:rPr>
          <w:sz w:val="22"/>
          <w:szCs w:val="28"/>
          <w:u w:val="single"/>
        </w:rPr>
        <w:ptab w:relativeTo="margin" w:alignment="right" w:leader="underscore"/>
      </w:r>
      <w:bookmarkEnd w:id="62"/>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1ACE670D"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88AF8DA"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767996F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 xml:space="preserve">App. </w:t>
            </w:r>
            <w:proofErr w:type="spellStart"/>
            <w:r w:rsidRPr="005602D6">
              <w:rPr>
                <w:sz w:val="16"/>
                <w:szCs w:val="16"/>
              </w:rPr>
              <w:t>IJsendijkstraat</w:t>
            </w:r>
            <w:proofErr w:type="spellEnd"/>
            <w:r w:rsidRPr="005602D6">
              <w:rPr>
                <w:sz w:val="16"/>
                <w:szCs w:val="16"/>
              </w:rPr>
              <w:t xml:space="preserve"> 148 Purmerend</w:t>
            </w:r>
          </w:p>
        </w:tc>
        <w:tc>
          <w:tcPr>
            <w:tcW w:w="2126" w:type="dxa"/>
            <w:vAlign w:val="center"/>
          </w:tcPr>
          <w:p w14:paraId="31A15E6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16AFFCE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7884D438"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1108DE25"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B541730"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640A98DA"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 xml:space="preserve">Van </w:t>
            </w:r>
            <w:proofErr w:type="spellStart"/>
            <w:r w:rsidRPr="005602D6">
              <w:rPr>
                <w:sz w:val="16"/>
                <w:szCs w:val="16"/>
              </w:rPr>
              <w:t>IJsendijkstraat</w:t>
            </w:r>
            <w:proofErr w:type="spellEnd"/>
            <w:r w:rsidRPr="005602D6">
              <w:rPr>
                <w:sz w:val="16"/>
                <w:szCs w:val="16"/>
              </w:rPr>
              <w:t xml:space="preserve"> 148, Purmerend</w:t>
            </w:r>
          </w:p>
        </w:tc>
        <w:tc>
          <w:tcPr>
            <w:tcW w:w="2126" w:type="dxa"/>
            <w:vAlign w:val="center"/>
          </w:tcPr>
          <w:p w14:paraId="0596CC5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0529399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4</w:t>
            </w:r>
          </w:p>
          <w:p w14:paraId="1991FFA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633FEB0D"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C3EE153"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3356E34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2758EDA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19A1427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4</w:t>
            </w:r>
          </w:p>
          <w:p w14:paraId="5A7F5DD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351B6B2A"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6294BC8"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194D0D6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vijse0148 01</w:t>
            </w:r>
          </w:p>
        </w:tc>
        <w:tc>
          <w:tcPr>
            <w:tcW w:w="2126" w:type="dxa"/>
            <w:vAlign w:val="center"/>
          </w:tcPr>
          <w:p w14:paraId="3C06EDE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70E24C9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w:t>
            </w:r>
          </w:p>
          <w:p w14:paraId="34A18FE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744C0656"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7EAEB98"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0A5D0F0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MES Liften B.V.</w:t>
            </w:r>
          </w:p>
        </w:tc>
        <w:tc>
          <w:tcPr>
            <w:tcW w:w="2126" w:type="dxa"/>
            <w:vAlign w:val="center"/>
          </w:tcPr>
          <w:p w14:paraId="2F16F75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1F1B45A8"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1:1</w:t>
            </w:r>
          </w:p>
        </w:tc>
      </w:tr>
      <w:tr w:rsidR="00580529" w:rsidRPr="005602D6" w14:paraId="146EAA5A"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39BF5F3"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3137238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799 BT 01</w:t>
            </w:r>
          </w:p>
        </w:tc>
        <w:tc>
          <w:tcPr>
            <w:tcW w:w="2126" w:type="dxa"/>
            <w:vAlign w:val="center"/>
          </w:tcPr>
          <w:p w14:paraId="2B5B9B83"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7469A86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67873AA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489E8E1"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69B7E3B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Aboma Inspections bv</w:t>
            </w:r>
          </w:p>
        </w:tc>
        <w:tc>
          <w:tcPr>
            <w:tcW w:w="2126" w:type="dxa"/>
            <w:vAlign w:val="center"/>
          </w:tcPr>
          <w:p w14:paraId="4EA6E32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73643D0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10,50 m</w:t>
            </w:r>
          </w:p>
        </w:tc>
      </w:tr>
      <w:tr w:rsidR="00580529" w:rsidRPr="005602D6" w14:paraId="1073BA4C"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9E1AFD2"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7222E9F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AK73101</w:t>
            </w:r>
          </w:p>
        </w:tc>
        <w:tc>
          <w:tcPr>
            <w:tcW w:w="2126" w:type="dxa"/>
            <w:vAlign w:val="center"/>
          </w:tcPr>
          <w:p w14:paraId="4077CC4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4EE3B3C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0,50 m/s</w:t>
            </w:r>
          </w:p>
        </w:tc>
      </w:tr>
      <w:tr w:rsidR="00580529" w:rsidRPr="005602D6" w14:paraId="7974CF30"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2BEBE84"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2A9F9DA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4870D9E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2C63530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450 kg</w:t>
            </w:r>
          </w:p>
        </w:tc>
      </w:tr>
      <w:tr w:rsidR="00580529" w:rsidRPr="005602D6" w14:paraId="03A2242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13D659E"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7B70179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1970</w:t>
            </w:r>
          </w:p>
        </w:tc>
        <w:tc>
          <w:tcPr>
            <w:tcW w:w="2126" w:type="dxa"/>
            <w:vAlign w:val="center"/>
          </w:tcPr>
          <w:p w14:paraId="1645063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710C659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7E50CA8B" w14:textId="77777777" w:rsidR="000A166D" w:rsidRPr="005602D6" w:rsidRDefault="000A166D" w:rsidP="00876137">
      <w:pPr>
        <w:pStyle w:val="Geenafstand"/>
        <w:rPr>
          <w:rFonts w:cs="Arial"/>
          <w:sz w:val="20"/>
          <w:szCs w:val="20"/>
        </w:rPr>
      </w:pPr>
    </w:p>
    <w:p w14:paraId="7C773E6A" w14:textId="77777777" w:rsidR="00D97A66" w:rsidRPr="005602D6" w:rsidRDefault="00B878A2" w:rsidP="00C04EE8">
      <w:pPr>
        <w:pStyle w:val="Kop2"/>
        <w:numPr>
          <w:ilvl w:val="1"/>
          <w:numId w:val="13"/>
        </w:numPr>
        <w:ind w:left="426" w:hanging="426"/>
        <w:rPr>
          <w:u w:val="single"/>
        </w:rPr>
      </w:pPr>
      <w:bookmarkStart w:id="63" w:name="_Toc206424276"/>
      <w:r w:rsidRPr="005602D6">
        <w:rPr>
          <w:u w:val="single"/>
        </w:rPr>
        <w:t>L0205 Vervangen van de besturing</w:t>
      </w:r>
      <w:r w:rsidR="00A97126" w:rsidRPr="005602D6">
        <w:rPr>
          <w:u w:val="single"/>
        </w:rPr>
        <w:ptab w:relativeTo="margin" w:alignment="right" w:leader="underscore"/>
      </w:r>
      <w:bookmarkEnd w:id="63"/>
    </w:p>
    <w:p w14:paraId="05A25588" w14:textId="77777777" w:rsidR="00B878A2" w:rsidRPr="005602D6" w:rsidRDefault="00B878A2" w:rsidP="0025593C">
      <w:pPr>
        <w:rPr>
          <w:color w:val="2F5496" w:themeColor="accent1" w:themeShade="BF"/>
          <w:sz w:val="10"/>
          <w:szCs w:val="12"/>
        </w:rPr>
      </w:pPr>
    </w:p>
    <w:p w14:paraId="3FB800F9"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10A1DA3" w14:textId="77777777" w:rsidR="00D30CF8" w:rsidRPr="005602D6" w:rsidRDefault="00B878A2" w:rsidP="00C04EE8">
      <w:r w:rsidRPr="005602D6">
        <w:t>Het leveren en vervangen van de complete besturing inclusief bekabeling en bedrading. De aandrijving geschied door middel van een geregelde aandrijving type ‘Closed Loop’. Het maximaal toelaatbare stopverschil is 5 mm.</w:t>
      </w:r>
      <w:r w:rsidRPr="005602D6">
        <w:br/>
        <w:t>De nieuwe besturing en snelheidsregelaar dienen te worden uitgevoerd met een energiebesparende stand-by-schakeling. Waar mogelijk moeten de zekeringen met lagere waardes worden toegepast.</w:t>
      </w:r>
      <w:r w:rsidRPr="005602D6">
        <w:br/>
        <w:t>De besturing moet zijn uitgevoerd met een nieuwe torn- en inspectiebesturing.</w:t>
      </w:r>
      <w:r w:rsidRPr="005602D6">
        <w:br/>
      </w:r>
      <w:r w:rsidRPr="005602D6">
        <w:br/>
        <w:t xml:space="preserve">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t>
      </w:r>
      <w:r w:rsidRPr="005602D6">
        <w:br/>
        <w:t>Eventueel noodzakelijke besturings- en programmeerhulpmiddelen dienen bij de lift te zijn meegeleverd en in de machinekamer te worden achtergelaten als onderdeel van de liftinstallatie. De opdrachtgever wordt eigenaar van deze hulpmiddelen.</w:t>
      </w:r>
    </w:p>
    <w:p w14:paraId="4C1FAD23" w14:textId="77777777" w:rsidR="00F667CC" w:rsidRPr="005602D6" w:rsidRDefault="00F667CC" w:rsidP="00C04EE8"/>
    <w:p w14:paraId="7641F705" w14:textId="77777777" w:rsidR="00D97A66" w:rsidRPr="005602D6" w:rsidRDefault="00B878A2" w:rsidP="00C04EE8">
      <w:pPr>
        <w:pStyle w:val="Kop2"/>
        <w:numPr>
          <w:ilvl w:val="1"/>
          <w:numId w:val="13"/>
        </w:numPr>
        <w:ind w:left="426" w:hanging="426"/>
        <w:rPr>
          <w:u w:val="single"/>
        </w:rPr>
      </w:pPr>
      <w:bookmarkStart w:id="64" w:name="_Toc206424277"/>
      <w:r w:rsidRPr="005602D6">
        <w:rPr>
          <w:u w:val="single"/>
        </w:rPr>
        <w:t>L0410 Vervangen van de snelheidsbegrenzer 1 op 1 (cabine)</w:t>
      </w:r>
      <w:r w:rsidR="00A97126" w:rsidRPr="005602D6">
        <w:rPr>
          <w:u w:val="single"/>
        </w:rPr>
        <w:ptab w:relativeTo="margin" w:alignment="right" w:leader="underscore"/>
      </w:r>
      <w:bookmarkEnd w:id="64"/>
    </w:p>
    <w:p w14:paraId="5BAE7CD1" w14:textId="77777777" w:rsidR="00B878A2" w:rsidRPr="005602D6" w:rsidRDefault="00B878A2" w:rsidP="0025593C">
      <w:pPr>
        <w:rPr>
          <w:color w:val="2F5496" w:themeColor="accent1" w:themeShade="BF"/>
          <w:sz w:val="10"/>
          <w:szCs w:val="12"/>
        </w:rPr>
      </w:pPr>
    </w:p>
    <w:p w14:paraId="4FF73D75"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AFDA20B" w14:textId="77777777" w:rsidR="00D30CF8" w:rsidRPr="005602D6" w:rsidRDefault="00B878A2" w:rsidP="00C04EE8">
      <w:r w:rsidRPr="005602D6">
        <w:t xml:space="preserve">Het leveren en vervangen van de snelheidsbegrenzer, inclusief spanwiel en snelheidsbegrenzerkabel van de cabine. </w:t>
      </w:r>
      <w:r w:rsidRPr="005602D6">
        <w:br/>
        <w:t xml:space="preserve">- op- en neerwaarts werkend </w:t>
      </w:r>
      <w:r w:rsidRPr="005602D6">
        <w:br/>
        <w:t>- voorzien van een elektrisch controlecontact in beide richtingen</w:t>
      </w:r>
      <w:r w:rsidRPr="005602D6">
        <w:br/>
        <w:t xml:space="preserve">- voorzien van afscherming </w:t>
      </w:r>
      <w:r w:rsidRPr="005602D6">
        <w:br/>
        <w:t>- met elektrisch controlecontact op kabelbreuk op het spanwiel.</w:t>
      </w:r>
    </w:p>
    <w:p w14:paraId="4F3E7974" w14:textId="77777777" w:rsidR="00F667CC" w:rsidRPr="005602D6" w:rsidRDefault="00F667CC" w:rsidP="00C04EE8"/>
    <w:p w14:paraId="2AC641D7" w14:textId="77777777" w:rsidR="00D97A66" w:rsidRPr="005602D6" w:rsidRDefault="00B878A2" w:rsidP="00C04EE8">
      <w:pPr>
        <w:pStyle w:val="Kop2"/>
        <w:numPr>
          <w:ilvl w:val="1"/>
          <w:numId w:val="13"/>
        </w:numPr>
        <w:ind w:left="426" w:hanging="426"/>
        <w:rPr>
          <w:u w:val="single"/>
        </w:rPr>
      </w:pPr>
      <w:bookmarkStart w:id="65" w:name="_Toc206424278"/>
      <w:r w:rsidRPr="005602D6">
        <w:rPr>
          <w:u w:val="single"/>
        </w:rPr>
        <w:t>L0420 Vervangen van de vang (cabine)</w:t>
      </w:r>
      <w:r w:rsidR="00A97126" w:rsidRPr="005602D6">
        <w:rPr>
          <w:u w:val="single"/>
        </w:rPr>
        <w:ptab w:relativeTo="margin" w:alignment="right" w:leader="underscore"/>
      </w:r>
      <w:bookmarkEnd w:id="65"/>
    </w:p>
    <w:p w14:paraId="12D8A1C3" w14:textId="77777777" w:rsidR="00B878A2" w:rsidRPr="005602D6" w:rsidRDefault="00B878A2" w:rsidP="0025593C">
      <w:pPr>
        <w:rPr>
          <w:color w:val="2F5496" w:themeColor="accent1" w:themeShade="BF"/>
          <w:sz w:val="10"/>
          <w:szCs w:val="12"/>
        </w:rPr>
      </w:pPr>
    </w:p>
    <w:p w14:paraId="1BC2625A"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B43C621" w14:textId="77777777" w:rsidR="00D30CF8" w:rsidRPr="005602D6" w:rsidRDefault="00B878A2" w:rsidP="00C04EE8">
      <w:r w:rsidRPr="005602D6">
        <w:t xml:space="preserve">Het leveren en vervangen van de vang van de cabine.  </w:t>
      </w:r>
      <w:r w:rsidRPr="005602D6">
        <w:br/>
        <w:t xml:space="preserve">- op- en neerwaarts werkend  </w:t>
      </w:r>
      <w:r w:rsidRPr="005602D6">
        <w:br/>
        <w:t>- voorzien van een elektrisch controlecontact in beide richtingen</w:t>
      </w:r>
    </w:p>
    <w:p w14:paraId="421492A4" w14:textId="77777777" w:rsidR="00F667CC" w:rsidRPr="005602D6" w:rsidRDefault="00F667CC" w:rsidP="00C04EE8"/>
    <w:p w14:paraId="2A4A6F54" w14:textId="77777777" w:rsidR="00D97A66" w:rsidRPr="005602D6" w:rsidRDefault="00B878A2" w:rsidP="00C04EE8">
      <w:pPr>
        <w:pStyle w:val="Kop2"/>
        <w:numPr>
          <w:ilvl w:val="1"/>
          <w:numId w:val="13"/>
        </w:numPr>
        <w:ind w:left="426" w:hanging="426"/>
        <w:rPr>
          <w:u w:val="single"/>
        </w:rPr>
      </w:pPr>
      <w:bookmarkStart w:id="66" w:name="_Toc206424279"/>
      <w:r w:rsidRPr="005602D6">
        <w:rPr>
          <w:u w:val="single"/>
        </w:rPr>
        <w:t>L0520 Vervangen van de schachttableaus</w:t>
      </w:r>
      <w:r w:rsidR="00A97126" w:rsidRPr="005602D6">
        <w:rPr>
          <w:u w:val="single"/>
        </w:rPr>
        <w:ptab w:relativeTo="margin" w:alignment="right" w:leader="underscore"/>
      </w:r>
      <w:bookmarkEnd w:id="66"/>
    </w:p>
    <w:p w14:paraId="049DA384" w14:textId="77777777" w:rsidR="00B878A2" w:rsidRPr="005602D6" w:rsidRDefault="00B878A2" w:rsidP="0025593C">
      <w:pPr>
        <w:rPr>
          <w:color w:val="2F5496" w:themeColor="accent1" w:themeShade="BF"/>
          <w:sz w:val="10"/>
          <w:szCs w:val="12"/>
        </w:rPr>
      </w:pPr>
    </w:p>
    <w:p w14:paraId="2E96A2B2"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3EC52CA" w14:textId="77777777" w:rsidR="00D30CF8" w:rsidRPr="005602D6" w:rsidRDefault="00B878A2" w:rsidP="00C04EE8">
      <w:r w:rsidRPr="005602D6">
        <w:lastRenderedPageBreak/>
        <w:t xml:space="preserve">Het leveren en vervangen van de schachttableaus.  </w:t>
      </w:r>
      <w:r w:rsidRPr="005602D6">
        <w:br/>
        <w:t xml:space="preserve">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t>
      </w:r>
      <w:r w:rsidRPr="005602D6">
        <w:br/>
        <w:t>Alle bestaande functionaliteiten moeten worden behouden.</w:t>
      </w:r>
    </w:p>
    <w:p w14:paraId="7C30FE33" w14:textId="77777777" w:rsidR="005A1CA4" w:rsidRPr="005602D6" w:rsidRDefault="005A1CA4" w:rsidP="001119BE">
      <w:pPr>
        <w:rPr>
          <w:b/>
          <w:bCs/>
        </w:rPr>
      </w:pPr>
      <w:r w:rsidRPr="005602D6">
        <w:rPr>
          <w:b/>
          <w:bCs/>
        </w:rPr>
        <w:t>Normering</w:t>
      </w:r>
    </w:p>
    <w:p w14:paraId="7E94DD2A" w14:textId="77777777" w:rsidR="00B878A2" w:rsidRPr="005602D6" w:rsidRDefault="00B878A2" w:rsidP="00B878A2">
      <w:r w:rsidRPr="005602D6">
        <w:t xml:space="preserve">NEN-EN 81-70 Toegang gehandicapten  </w:t>
      </w:r>
      <w:r w:rsidRPr="005602D6">
        <w:br/>
        <w:t>NEN-EN 81-71 Vandaalbestendige liften klasse 1</w:t>
      </w:r>
    </w:p>
    <w:p w14:paraId="2FF5912A" w14:textId="77777777" w:rsidR="00F667CC" w:rsidRPr="005602D6" w:rsidRDefault="00F667CC" w:rsidP="00C04EE8"/>
    <w:p w14:paraId="7ACECA4D" w14:textId="77777777" w:rsidR="00D97A66" w:rsidRPr="005602D6" w:rsidRDefault="00B878A2" w:rsidP="00C04EE8">
      <w:pPr>
        <w:pStyle w:val="Kop2"/>
        <w:numPr>
          <w:ilvl w:val="1"/>
          <w:numId w:val="13"/>
        </w:numPr>
        <w:ind w:left="426" w:hanging="426"/>
        <w:rPr>
          <w:u w:val="single"/>
        </w:rPr>
      </w:pPr>
      <w:bookmarkStart w:id="67" w:name="_Toc206424280"/>
      <w:r w:rsidRPr="005602D6">
        <w:rPr>
          <w:u w:val="single"/>
        </w:rPr>
        <w:t>L0605 Reviseren van de schachtdeuren (slijtende delen)</w:t>
      </w:r>
      <w:r w:rsidR="00A97126" w:rsidRPr="005602D6">
        <w:rPr>
          <w:u w:val="single"/>
        </w:rPr>
        <w:ptab w:relativeTo="margin" w:alignment="right" w:leader="underscore"/>
      </w:r>
      <w:bookmarkEnd w:id="67"/>
    </w:p>
    <w:p w14:paraId="6A33E834" w14:textId="77777777" w:rsidR="00B878A2" w:rsidRPr="005602D6" w:rsidRDefault="00B878A2" w:rsidP="0025593C">
      <w:pPr>
        <w:rPr>
          <w:color w:val="2F5496" w:themeColor="accent1" w:themeShade="BF"/>
          <w:sz w:val="10"/>
          <w:szCs w:val="12"/>
        </w:rPr>
      </w:pPr>
    </w:p>
    <w:p w14:paraId="645FF306"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FFB08BE"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6C8B3983" w14:textId="77777777" w:rsidR="00F667CC" w:rsidRPr="005602D6" w:rsidRDefault="00F667CC" w:rsidP="00C04EE8"/>
    <w:p w14:paraId="342A4449" w14:textId="77777777" w:rsidR="00D97A66" w:rsidRPr="005602D6" w:rsidRDefault="00B878A2" w:rsidP="00C04EE8">
      <w:pPr>
        <w:pStyle w:val="Kop2"/>
        <w:numPr>
          <w:ilvl w:val="1"/>
          <w:numId w:val="13"/>
        </w:numPr>
        <w:ind w:left="426" w:hanging="426"/>
        <w:rPr>
          <w:u w:val="single"/>
        </w:rPr>
      </w:pPr>
      <w:bookmarkStart w:id="68" w:name="_Toc206424281"/>
      <w:r w:rsidRPr="005602D6">
        <w:rPr>
          <w:u w:val="single"/>
        </w:rPr>
        <w:t>L0760 Vervangen van het cabinetableau (standaard)</w:t>
      </w:r>
      <w:r w:rsidR="00A97126" w:rsidRPr="005602D6">
        <w:rPr>
          <w:u w:val="single"/>
        </w:rPr>
        <w:ptab w:relativeTo="margin" w:alignment="right" w:leader="underscore"/>
      </w:r>
      <w:bookmarkEnd w:id="68"/>
    </w:p>
    <w:p w14:paraId="548A7B5C" w14:textId="77777777" w:rsidR="00B878A2" w:rsidRPr="005602D6" w:rsidRDefault="00B878A2" w:rsidP="0025593C">
      <w:pPr>
        <w:rPr>
          <w:color w:val="2F5496" w:themeColor="accent1" w:themeShade="BF"/>
          <w:sz w:val="10"/>
          <w:szCs w:val="12"/>
        </w:rPr>
      </w:pPr>
    </w:p>
    <w:p w14:paraId="5FAB6644"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D7F237B" w14:textId="77777777" w:rsidR="00D30CF8" w:rsidRPr="005602D6" w:rsidRDefault="00B878A2" w:rsidP="00C04EE8">
      <w:r w:rsidRPr="005602D6">
        <w:t xml:space="preserve">Het leveren en vervangen van het cabinetableau in RVS. Zo nodig dient de sparing t.b.v. het cabinetableau in de cabinewand te worden aangepast. Indien van toepassing dienen de oude sparingen te worden afgedekt met een RVS blindplaat. </w:t>
      </w:r>
      <w:r w:rsidRPr="005602D6">
        <w:br/>
        <w:t xml:space="preserve"> </w:t>
      </w:r>
      <w:r w:rsidRPr="005602D6">
        <w:br/>
        <w:t xml:space="preserve"> </w:t>
      </w:r>
      <w:r w:rsidRPr="005602D6">
        <w:br/>
        <w:t>Het nieuwe cabinetableau is voorzien van een optische cabinestandaanwijzer met vertrekrichtingspijlen, een alarmknop, een deur-open knop en een deur-sluiten knop.  Uitvoering met verhoogd schrift. Het tableau moet zijn voorbereid op het toepassen van een spreek-/luisterverbinding.</w:t>
      </w:r>
    </w:p>
    <w:p w14:paraId="21810B4A" w14:textId="77777777" w:rsidR="005A1CA4" w:rsidRPr="005602D6" w:rsidRDefault="005A1CA4" w:rsidP="001119BE">
      <w:pPr>
        <w:rPr>
          <w:b/>
          <w:bCs/>
        </w:rPr>
      </w:pPr>
      <w:r w:rsidRPr="005602D6">
        <w:rPr>
          <w:b/>
          <w:bCs/>
        </w:rPr>
        <w:t>Normering</w:t>
      </w:r>
    </w:p>
    <w:p w14:paraId="6E9AD50B" w14:textId="77777777" w:rsidR="00B878A2" w:rsidRPr="005602D6" w:rsidRDefault="00B878A2" w:rsidP="00B878A2">
      <w:r w:rsidRPr="005602D6">
        <w:t>NEN-EN 81-70 Toegang gehandicapten</w:t>
      </w:r>
    </w:p>
    <w:p w14:paraId="44EC0BEB" w14:textId="77777777" w:rsidR="00F667CC" w:rsidRPr="005602D6" w:rsidRDefault="00F667CC" w:rsidP="00C04EE8"/>
    <w:p w14:paraId="2E921934" w14:textId="77777777" w:rsidR="00D97A66" w:rsidRPr="005602D6" w:rsidRDefault="00B878A2" w:rsidP="00C04EE8">
      <w:pPr>
        <w:pStyle w:val="Kop2"/>
        <w:numPr>
          <w:ilvl w:val="1"/>
          <w:numId w:val="13"/>
        </w:numPr>
        <w:ind w:left="426" w:hanging="426"/>
        <w:rPr>
          <w:u w:val="single"/>
        </w:rPr>
      </w:pPr>
      <w:bookmarkStart w:id="69" w:name="_Toc206424282"/>
      <w:r w:rsidRPr="005602D6">
        <w:rPr>
          <w:u w:val="single"/>
        </w:rPr>
        <w:t>L0805 Reviseren van de cabinedeur(en)</w:t>
      </w:r>
      <w:r w:rsidR="00A97126" w:rsidRPr="005602D6">
        <w:rPr>
          <w:u w:val="single"/>
        </w:rPr>
        <w:ptab w:relativeTo="margin" w:alignment="right" w:leader="underscore"/>
      </w:r>
      <w:bookmarkEnd w:id="69"/>
    </w:p>
    <w:p w14:paraId="35DDA9C5" w14:textId="77777777" w:rsidR="00B878A2" w:rsidRPr="005602D6" w:rsidRDefault="00B878A2" w:rsidP="0025593C">
      <w:pPr>
        <w:rPr>
          <w:color w:val="2F5496" w:themeColor="accent1" w:themeShade="BF"/>
          <w:sz w:val="10"/>
          <w:szCs w:val="12"/>
        </w:rPr>
      </w:pPr>
    </w:p>
    <w:p w14:paraId="13C6C828"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BF954FD"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373E3910" w14:textId="77777777" w:rsidR="00F667CC" w:rsidRPr="005602D6" w:rsidRDefault="00F667CC" w:rsidP="00C04EE8"/>
    <w:p w14:paraId="691FFBC4" w14:textId="77777777" w:rsidR="00D97A66" w:rsidRPr="005602D6" w:rsidRDefault="00B878A2" w:rsidP="00C04EE8">
      <w:pPr>
        <w:pStyle w:val="Kop2"/>
        <w:numPr>
          <w:ilvl w:val="1"/>
          <w:numId w:val="13"/>
        </w:numPr>
        <w:ind w:left="426" w:hanging="426"/>
        <w:rPr>
          <w:u w:val="single"/>
        </w:rPr>
      </w:pPr>
      <w:bookmarkStart w:id="70" w:name="_Toc206424283"/>
      <w:r w:rsidRPr="005602D6">
        <w:rPr>
          <w:u w:val="single"/>
        </w:rPr>
        <w:t>L0806 Vervangen van de cabinedeuraandrijving</w:t>
      </w:r>
      <w:r w:rsidR="00A97126" w:rsidRPr="005602D6">
        <w:rPr>
          <w:u w:val="single"/>
        </w:rPr>
        <w:ptab w:relativeTo="margin" w:alignment="right" w:leader="underscore"/>
      </w:r>
      <w:bookmarkEnd w:id="70"/>
    </w:p>
    <w:p w14:paraId="0B0A900F" w14:textId="77777777" w:rsidR="00B878A2" w:rsidRPr="005602D6" w:rsidRDefault="00B878A2" w:rsidP="0025593C">
      <w:pPr>
        <w:rPr>
          <w:color w:val="2F5496" w:themeColor="accent1" w:themeShade="BF"/>
          <w:sz w:val="10"/>
          <w:szCs w:val="12"/>
        </w:rPr>
      </w:pPr>
    </w:p>
    <w:p w14:paraId="2F453A9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DE63E21" w14:textId="77777777" w:rsidR="00D30CF8" w:rsidRPr="005602D6" w:rsidRDefault="00B878A2" w:rsidP="00C04EE8">
      <w:r w:rsidRPr="005602D6">
        <w:t>Het leveren en vervangen van de cabinedeuraandrijving. Het mechanische deel van de cabinedeuraandrijving compleet vervangen door een nieuwe snelheidsgeregelde elektromotor met tandriem aandrijving. Dit inclusief alle aanverwante onderdelen, bekabeling/bedrading en noodzakelijke afstellingen. Indien aanwezig, de  besturingsprinten en snelheidsregelaar compleet vervangen door nieuwe onderdelen, passend bij de toe te passen elektromotor.</w:t>
      </w:r>
    </w:p>
    <w:p w14:paraId="54EA2817" w14:textId="77777777" w:rsidR="00F667CC" w:rsidRPr="005602D6" w:rsidRDefault="00F667CC" w:rsidP="00C04EE8"/>
    <w:p w14:paraId="3610EBB9" w14:textId="77777777" w:rsidR="00D97A66" w:rsidRPr="005602D6" w:rsidRDefault="00B878A2" w:rsidP="00C04EE8">
      <w:pPr>
        <w:pStyle w:val="Kop2"/>
        <w:numPr>
          <w:ilvl w:val="1"/>
          <w:numId w:val="13"/>
        </w:numPr>
        <w:ind w:left="426" w:hanging="426"/>
        <w:rPr>
          <w:u w:val="single"/>
        </w:rPr>
      </w:pPr>
      <w:bookmarkStart w:id="71" w:name="_Toc206424284"/>
      <w:r w:rsidRPr="005602D6">
        <w:rPr>
          <w:u w:val="single"/>
        </w:rPr>
        <w:t>L0860 Vervangen van de sensorlijst/detectielijst van de cabinedeur</w:t>
      </w:r>
      <w:r w:rsidR="00A97126" w:rsidRPr="005602D6">
        <w:rPr>
          <w:u w:val="single"/>
        </w:rPr>
        <w:ptab w:relativeTo="margin" w:alignment="right" w:leader="underscore"/>
      </w:r>
      <w:bookmarkEnd w:id="71"/>
    </w:p>
    <w:p w14:paraId="422FEB3A" w14:textId="77777777" w:rsidR="00B878A2" w:rsidRPr="005602D6" w:rsidRDefault="00B878A2" w:rsidP="0025593C">
      <w:pPr>
        <w:rPr>
          <w:color w:val="2F5496" w:themeColor="accent1" w:themeShade="BF"/>
          <w:sz w:val="10"/>
          <w:szCs w:val="12"/>
        </w:rPr>
      </w:pPr>
    </w:p>
    <w:p w14:paraId="435FF3CD"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318D03F" w14:textId="77777777" w:rsidR="00D30CF8" w:rsidRPr="005602D6" w:rsidRDefault="00B878A2" w:rsidP="00C04EE8">
      <w:r w:rsidRPr="005602D6">
        <w:t>Het leveren en vervangen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79F9D361" w14:textId="77777777" w:rsidR="00F667CC" w:rsidRPr="005602D6" w:rsidRDefault="00F667CC" w:rsidP="00C04EE8"/>
    <w:p w14:paraId="002F2FEC" w14:textId="77777777" w:rsidR="00D97A66" w:rsidRPr="005602D6" w:rsidRDefault="00B878A2" w:rsidP="00C04EE8">
      <w:pPr>
        <w:pStyle w:val="Kop2"/>
        <w:numPr>
          <w:ilvl w:val="1"/>
          <w:numId w:val="13"/>
        </w:numPr>
        <w:ind w:left="426" w:hanging="426"/>
        <w:rPr>
          <w:u w:val="single"/>
        </w:rPr>
      </w:pPr>
      <w:bookmarkStart w:id="72" w:name="_Toc206424285"/>
      <w:r w:rsidRPr="005602D6">
        <w:rPr>
          <w:u w:val="single"/>
        </w:rPr>
        <w:t>L0915 Vervangen van de verende stuitingen van de cabine</w:t>
      </w:r>
      <w:r w:rsidR="00A97126" w:rsidRPr="005602D6">
        <w:rPr>
          <w:u w:val="single"/>
        </w:rPr>
        <w:ptab w:relativeTo="margin" w:alignment="right" w:leader="underscore"/>
      </w:r>
      <w:bookmarkEnd w:id="72"/>
    </w:p>
    <w:p w14:paraId="2D4E11A1" w14:textId="77777777" w:rsidR="00B878A2" w:rsidRPr="005602D6" w:rsidRDefault="00B878A2" w:rsidP="0025593C">
      <w:pPr>
        <w:rPr>
          <w:color w:val="2F5496" w:themeColor="accent1" w:themeShade="BF"/>
          <w:sz w:val="10"/>
          <w:szCs w:val="12"/>
        </w:rPr>
      </w:pPr>
    </w:p>
    <w:p w14:paraId="27071D5D"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6FE52C6" w14:textId="77777777" w:rsidR="00D30CF8" w:rsidRPr="005602D6" w:rsidRDefault="00B878A2" w:rsidP="00C04EE8">
      <w:r w:rsidRPr="005602D6">
        <w:t>Het leveren en aanbrengen van de verende stuitingen onder de baan van de liftcabine, geschikt voor (een eventuele nieuwe situatie van) de lift.</w:t>
      </w:r>
    </w:p>
    <w:p w14:paraId="75BA5589" w14:textId="77777777" w:rsidR="00F667CC" w:rsidRPr="005602D6" w:rsidRDefault="00F667CC" w:rsidP="00C04EE8"/>
    <w:p w14:paraId="08706049" w14:textId="77777777" w:rsidR="00D97A66" w:rsidRPr="005602D6" w:rsidRDefault="00B878A2" w:rsidP="00C04EE8">
      <w:pPr>
        <w:pStyle w:val="Kop2"/>
        <w:numPr>
          <w:ilvl w:val="1"/>
          <w:numId w:val="13"/>
        </w:numPr>
        <w:ind w:left="426" w:hanging="426"/>
        <w:rPr>
          <w:u w:val="single"/>
        </w:rPr>
      </w:pPr>
      <w:bookmarkStart w:id="73" w:name="_Toc206424286"/>
      <w:r w:rsidRPr="005602D6">
        <w:rPr>
          <w:u w:val="single"/>
        </w:rPr>
        <w:t>L1030 Vervangen van de verende stuitingen van het tegengewicht</w:t>
      </w:r>
      <w:r w:rsidR="00A97126" w:rsidRPr="005602D6">
        <w:rPr>
          <w:u w:val="single"/>
        </w:rPr>
        <w:ptab w:relativeTo="margin" w:alignment="right" w:leader="underscore"/>
      </w:r>
      <w:bookmarkEnd w:id="73"/>
    </w:p>
    <w:p w14:paraId="5A2A7934" w14:textId="77777777" w:rsidR="00B878A2" w:rsidRPr="005602D6" w:rsidRDefault="00B878A2" w:rsidP="0025593C">
      <w:pPr>
        <w:rPr>
          <w:color w:val="2F5496" w:themeColor="accent1" w:themeShade="BF"/>
          <w:sz w:val="10"/>
          <w:szCs w:val="12"/>
        </w:rPr>
      </w:pPr>
    </w:p>
    <w:p w14:paraId="2A78B1EF"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734EE2D5" w14:textId="77777777" w:rsidR="00D30CF8" w:rsidRPr="005602D6" w:rsidRDefault="00B878A2" w:rsidP="00C04EE8">
      <w:r w:rsidRPr="005602D6">
        <w:t>Het leveren en vervangen van de verende stuitingen onder de baan van het tegengewicht, geschikt voor (een eventuele nieuwe situatie van) de lift.</w:t>
      </w:r>
    </w:p>
    <w:p w14:paraId="3460EA62" w14:textId="77777777" w:rsidR="00F667CC" w:rsidRPr="005602D6" w:rsidRDefault="00F667CC" w:rsidP="00C04EE8"/>
    <w:p w14:paraId="050C85C0" w14:textId="77777777" w:rsidR="00CD746C" w:rsidRPr="005602D6" w:rsidRDefault="00CD746C">
      <w:pPr>
        <w:spacing w:after="160" w:line="259" w:lineRule="auto"/>
        <w:rPr>
          <w:rFonts w:eastAsiaTheme="minorHAnsi" w:cstheme="minorBidi"/>
          <w:sz w:val="22"/>
        </w:rPr>
      </w:pPr>
      <w:r w:rsidRPr="005602D6">
        <w:br w:type="page"/>
      </w:r>
    </w:p>
    <w:p w14:paraId="4C73C98D" w14:textId="77777777" w:rsidR="00D97A66" w:rsidRPr="005602D6" w:rsidRDefault="00AE6864" w:rsidP="00C04EE8">
      <w:pPr>
        <w:pStyle w:val="Kop1"/>
        <w:spacing w:before="0"/>
        <w:ind w:left="425" w:hanging="425"/>
        <w:rPr>
          <w:rFonts w:cs="Arial"/>
        </w:rPr>
      </w:pPr>
      <w:bookmarkStart w:id="74" w:name="_Toc206424287"/>
      <w:r w:rsidRPr="005602D6">
        <w:rPr>
          <w:rFonts w:cs="Arial"/>
          <w:szCs w:val="28"/>
        </w:rPr>
        <w:lastRenderedPageBreak/>
        <w:t>Wielingenstraat 75</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A19011</w:t>
      </w:r>
      <w:bookmarkEnd w:id="74"/>
    </w:p>
    <w:p w14:paraId="110805E9" w14:textId="77777777" w:rsidR="0025593C" w:rsidRPr="005602D6" w:rsidRDefault="0025593C" w:rsidP="0025593C">
      <w:pPr>
        <w:rPr>
          <w:sz w:val="10"/>
          <w:szCs w:val="12"/>
        </w:rPr>
      </w:pPr>
    </w:p>
    <w:p w14:paraId="7BD76D65" w14:textId="77777777" w:rsidR="00D97A66" w:rsidRPr="005602D6" w:rsidRDefault="0025593C" w:rsidP="00C04EE8">
      <w:pPr>
        <w:pStyle w:val="Kop2"/>
        <w:ind w:left="426" w:hanging="426"/>
      </w:pPr>
      <w:bookmarkStart w:id="75" w:name="_Toc206424288"/>
      <w:r w:rsidRPr="005602D6">
        <w:t>Gegevens van de installatie</w:t>
      </w:r>
      <w:bookmarkEnd w:id="75"/>
    </w:p>
    <w:p w14:paraId="128CACE9" w14:textId="77777777" w:rsidR="00CB6C39" w:rsidRPr="005602D6" w:rsidRDefault="00CB6C39" w:rsidP="00CB6C39">
      <w:pPr>
        <w:pStyle w:val="Kop2"/>
        <w:numPr>
          <w:ilvl w:val="0"/>
          <w:numId w:val="0"/>
        </w:numPr>
        <w:rPr>
          <w:sz w:val="22"/>
          <w:szCs w:val="28"/>
          <w:u w:val="single"/>
        </w:rPr>
      </w:pPr>
      <w:bookmarkStart w:id="76" w:name="_Toc206424289"/>
      <w:r w:rsidRPr="005602D6">
        <w:rPr>
          <w:sz w:val="22"/>
          <w:szCs w:val="28"/>
          <w:u w:val="single"/>
        </w:rPr>
        <w:ptab w:relativeTo="margin" w:alignment="right" w:leader="underscore"/>
      </w:r>
      <w:bookmarkEnd w:id="76"/>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0E6495A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9D22BCE"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4EE74A6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UG Waterlands Archief Purmerend</w:t>
            </w:r>
          </w:p>
        </w:tc>
        <w:tc>
          <w:tcPr>
            <w:tcW w:w="2126" w:type="dxa"/>
            <w:vAlign w:val="center"/>
          </w:tcPr>
          <w:p w14:paraId="1A1E906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2196E61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3504A61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70F6EDB4"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3CCE9BA"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272F4CC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Wielingenstraat 75, Purmerend</w:t>
            </w:r>
          </w:p>
        </w:tc>
        <w:tc>
          <w:tcPr>
            <w:tcW w:w="2126" w:type="dxa"/>
            <w:vAlign w:val="center"/>
          </w:tcPr>
          <w:p w14:paraId="5CA2323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556CFE0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5</w:t>
            </w:r>
          </w:p>
          <w:p w14:paraId="51597C0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0D84D1D5"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C0A0D33"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38A92C4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 Centrale Hal</w:t>
            </w:r>
          </w:p>
        </w:tc>
        <w:tc>
          <w:tcPr>
            <w:tcW w:w="2126" w:type="dxa"/>
            <w:vAlign w:val="center"/>
          </w:tcPr>
          <w:p w14:paraId="4D1475F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24FE33D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7</w:t>
            </w:r>
          </w:p>
          <w:p w14:paraId="4718626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21B9C57C"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3B7290E0"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352CB99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wieli0075 01</w:t>
            </w:r>
          </w:p>
        </w:tc>
        <w:tc>
          <w:tcPr>
            <w:tcW w:w="2126" w:type="dxa"/>
            <w:vAlign w:val="center"/>
          </w:tcPr>
          <w:p w14:paraId="0FD7C18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63270C7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w:t>
            </w:r>
          </w:p>
          <w:p w14:paraId="6C15F73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5978AB7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ED9EB0E"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391B5D1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SkyLift B.V.</w:t>
            </w:r>
          </w:p>
        </w:tc>
        <w:tc>
          <w:tcPr>
            <w:tcW w:w="2126" w:type="dxa"/>
            <w:vAlign w:val="center"/>
          </w:tcPr>
          <w:p w14:paraId="69CF0F7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47927AA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2:1</w:t>
            </w:r>
          </w:p>
        </w:tc>
      </w:tr>
      <w:tr w:rsidR="00580529" w:rsidRPr="005602D6" w14:paraId="41D0025A"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555E62C"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4B6BCA7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A19011</w:t>
            </w:r>
          </w:p>
        </w:tc>
        <w:tc>
          <w:tcPr>
            <w:tcW w:w="2126" w:type="dxa"/>
            <w:vAlign w:val="center"/>
          </w:tcPr>
          <w:p w14:paraId="01436F6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1315AE6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72E3DB4F"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3F71BBC"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19EFE62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Liftinstituut B.V.</w:t>
            </w:r>
          </w:p>
        </w:tc>
        <w:tc>
          <w:tcPr>
            <w:tcW w:w="2126" w:type="dxa"/>
            <w:vAlign w:val="center"/>
          </w:tcPr>
          <w:p w14:paraId="235CF408"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400AA189"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13,00 m</w:t>
            </w:r>
          </w:p>
        </w:tc>
      </w:tr>
      <w:tr w:rsidR="00580529" w:rsidRPr="005602D6" w14:paraId="10DE7BB1"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A615E09"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74614E5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144106201</w:t>
            </w:r>
          </w:p>
        </w:tc>
        <w:tc>
          <w:tcPr>
            <w:tcW w:w="2126" w:type="dxa"/>
            <w:vAlign w:val="center"/>
          </w:tcPr>
          <w:p w14:paraId="54066B7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15559FC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1,00 m/s</w:t>
            </w:r>
          </w:p>
        </w:tc>
      </w:tr>
      <w:tr w:rsidR="00580529" w:rsidRPr="005602D6" w14:paraId="6317AC74"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23C0134"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130701CF"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EDNL</w:t>
            </w:r>
          </w:p>
        </w:tc>
        <w:tc>
          <w:tcPr>
            <w:tcW w:w="2126" w:type="dxa"/>
            <w:vAlign w:val="center"/>
          </w:tcPr>
          <w:p w14:paraId="0EDD147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5267619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1025 kg</w:t>
            </w:r>
          </w:p>
        </w:tc>
      </w:tr>
      <w:tr w:rsidR="00580529" w:rsidRPr="005602D6" w14:paraId="264888D4"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E3FCCBD"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109E2609"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2002</w:t>
            </w:r>
          </w:p>
        </w:tc>
        <w:tc>
          <w:tcPr>
            <w:tcW w:w="2126" w:type="dxa"/>
            <w:vAlign w:val="center"/>
          </w:tcPr>
          <w:p w14:paraId="1E25E3AA"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2E9BB3A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47B60176" w14:textId="77777777" w:rsidR="000A166D" w:rsidRPr="005602D6" w:rsidRDefault="000A166D" w:rsidP="00876137">
      <w:pPr>
        <w:pStyle w:val="Geenafstand"/>
        <w:rPr>
          <w:rFonts w:cs="Arial"/>
          <w:sz w:val="20"/>
          <w:szCs w:val="20"/>
        </w:rPr>
      </w:pPr>
    </w:p>
    <w:p w14:paraId="2C62DA8B" w14:textId="77777777" w:rsidR="00D97A66" w:rsidRPr="005602D6" w:rsidRDefault="00B878A2" w:rsidP="00C04EE8">
      <w:pPr>
        <w:pStyle w:val="Kop2"/>
        <w:numPr>
          <w:ilvl w:val="1"/>
          <w:numId w:val="13"/>
        </w:numPr>
        <w:ind w:left="426" w:hanging="426"/>
        <w:rPr>
          <w:u w:val="single"/>
        </w:rPr>
      </w:pPr>
      <w:bookmarkStart w:id="77" w:name="_Toc206424290"/>
      <w:r w:rsidRPr="005602D6">
        <w:rPr>
          <w:u w:val="single"/>
        </w:rPr>
        <w:t>L0205 Vervangen van de besturing</w:t>
      </w:r>
      <w:r w:rsidR="00A97126" w:rsidRPr="005602D6">
        <w:rPr>
          <w:u w:val="single"/>
        </w:rPr>
        <w:ptab w:relativeTo="margin" w:alignment="right" w:leader="underscore"/>
      </w:r>
      <w:bookmarkEnd w:id="77"/>
    </w:p>
    <w:p w14:paraId="6766D5B1" w14:textId="77777777" w:rsidR="00B878A2" w:rsidRPr="005602D6" w:rsidRDefault="00B878A2" w:rsidP="0025593C">
      <w:pPr>
        <w:rPr>
          <w:color w:val="2F5496" w:themeColor="accent1" w:themeShade="BF"/>
          <w:sz w:val="10"/>
          <w:szCs w:val="12"/>
        </w:rPr>
      </w:pPr>
    </w:p>
    <w:p w14:paraId="6F20E74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C5571EC" w14:textId="77777777" w:rsidR="00D30CF8" w:rsidRPr="005602D6" w:rsidRDefault="00B878A2" w:rsidP="00C04EE8">
      <w:r w:rsidRPr="005602D6">
        <w:t>Het leveren en vervangen van de complete besturing inclusief bekabeling en bedrading. De aandrijving geschied door middel van een geregelde aandrijving type ‘Closed Loop’. Het maximaal toelaatbare stopverschil is 5 mm.</w:t>
      </w:r>
      <w:r w:rsidRPr="005602D6">
        <w:br/>
        <w:t>De nieuwe besturing en snelheidsregelaar dienen te worden uitgevoerd met een energiebesparende stand-by-schakeling. Waar mogelijk moeten de zekeringen met lagere waardes worden toegepast.</w:t>
      </w:r>
      <w:r w:rsidRPr="005602D6">
        <w:br/>
        <w:t>De besturing moet zijn uitgevoerd met een nieuwe torn- en inspectiebesturing.</w:t>
      </w:r>
      <w:r w:rsidRPr="005602D6">
        <w:br/>
      </w:r>
      <w:r w:rsidRPr="005602D6">
        <w:br/>
        <w:t xml:space="preserve">Indien niet nader omschreven dienen alle huidige functies in de bestaande besturing ook in de nieuwe besturing te worden opgenomen. De liftbesturing, inclusief de snelheidsregelaar, dient zonder hulpmiddelen te besturen, te tornen en te programmeren te zijn. Het uitlezen van storingen moet zonder hulpmiddelen mogelijk zijn. </w:t>
      </w:r>
      <w:r w:rsidRPr="005602D6">
        <w:br/>
        <w:t>Eventueel noodzakelijke besturings- en programmeerhulpmiddelen dienen bij de lift te zijn meegeleverd en in de machinekamer te worden achtergelaten als onderdeel van de liftinstallatie. De opdrachtgever wordt eigenaar van deze hulpmiddelen.</w:t>
      </w:r>
    </w:p>
    <w:p w14:paraId="55005090" w14:textId="77777777" w:rsidR="00F667CC" w:rsidRPr="005602D6" w:rsidRDefault="00F667CC" w:rsidP="00C04EE8"/>
    <w:p w14:paraId="081F7863" w14:textId="77777777" w:rsidR="00D97A66" w:rsidRPr="005602D6" w:rsidRDefault="00B878A2" w:rsidP="00C04EE8">
      <w:pPr>
        <w:pStyle w:val="Kop2"/>
        <w:numPr>
          <w:ilvl w:val="1"/>
          <w:numId w:val="13"/>
        </w:numPr>
        <w:ind w:left="426" w:hanging="426"/>
        <w:rPr>
          <w:u w:val="single"/>
        </w:rPr>
      </w:pPr>
      <w:bookmarkStart w:id="78" w:name="_Toc206424291"/>
      <w:r w:rsidRPr="005602D6">
        <w:rPr>
          <w:u w:val="single"/>
        </w:rPr>
        <w:t>L0410 Vervangen van de snelheidsbegrenzer 1 op 1 (cabine)</w:t>
      </w:r>
      <w:r w:rsidR="00A97126" w:rsidRPr="005602D6">
        <w:rPr>
          <w:u w:val="single"/>
        </w:rPr>
        <w:ptab w:relativeTo="margin" w:alignment="right" w:leader="underscore"/>
      </w:r>
      <w:bookmarkEnd w:id="78"/>
    </w:p>
    <w:p w14:paraId="3A5A19CC" w14:textId="77777777" w:rsidR="00B878A2" w:rsidRPr="005602D6" w:rsidRDefault="00B878A2" w:rsidP="0025593C">
      <w:pPr>
        <w:rPr>
          <w:color w:val="2F5496" w:themeColor="accent1" w:themeShade="BF"/>
          <w:sz w:val="10"/>
          <w:szCs w:val="12"/>
        </w:rPr>
      </w:pPr>
    </w:p>
    <w:p w14:paraId="2D9C8AEA"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98A0ABF" w14:textId="77777777" w:rsidR="00D30CF8" w:rsidRPr="005602D6" w:rsidRDefault="00B878A2" w:rsidP="00C04EE8">
      <w:r w:rsidRPr="005602D6">
        <w:t xml:space="preserve">Het leveren en vervangen van de snelheidsbegrenzer, inclusief spanwiel en snelheidsbegrenzerkabel van de cabine. </w:t>
      </w:r>
      <w:r w:rsidRPr="005602D6">
        <w:br/>
        <w:t xml:space="preserve">- op- en neerwaarts werkend </w:t>
      </w:r>
      <w:r w:rsidRPr="005602D6">
        <w:br/>
        <w:t>- voorzien van een elektrisch controlecontact in beide richtingen</w:t>
      </w:r>
      <w:r w:rsidRPr="005602D6">
        <w:br/>
        <w:t xml:space="preserve">- voorzien van afscherming </w:t>
      </w:r>
      <w:r w:rsidRPr="005602D6">
        <w:br/>
        <w:t>- met elektrisch controlecontact op kabelbreuk op het spanwiel.</w:t>
      </w:r>
    </w:p>
    <w:p w14:paraId="6FCB361F" w14:textId="77777777" w:rsidR="00F667CC" w:rsidRPr="005602D6" w:rsidRDefault="00F667CC" w:rsidP="00C04EE8"/>
    <w:p w14:paraId="61E84350" w14:textId="77777777" w:rsidR="00D97A66" w:rsidRPr="005602D6" w:rsidRDefault="00B878A2" w:rsidP="00C04EE8">
      <w:pPr>
        <w:pStyle w:val="Kop2"/>
        <w:numPr>
          <w:ilvl w:val="1"/>
          <w:numId w:val="13"/>
        </w:numPr>
        <w:ind w:left="426" w:hanging="426"/>
        <w:rPr>
          <w:u w:val="single"/>
        </w:rPr>
      </w:pPr>
      <w:bookmarkStart w:id="79" w:name="_Toc206424292"/>
      <w:r w:rsidRPr="005602D6">
        <w:rPr>
          <w:u w:val="single"/>
        </w:rPr>
        <w:t>L0520 Vervangen van de schachttableaus</w:t>
      </w:r>
      <w:r w:rsidR="00A97126" w:rsidRPr="005602D6">
        <w:rPr>
          <w:u w:val="single"/>
        </w:rPr>
        <w:ptab w:relativeTo="margin" w:alignment="right" w:leader="underscore"/>
      </w:r>
      <w:bookmarkEnd w:id="79"/>
    </w:p>
    <w:p w14:paraId="266B3E3D" w14:textId="77777777" w:rsidR="00B878A2" w:rsidRPr="005602D6" w:rsidRDefault="00B878A2" w:rsidP="0025593C">
      <w:pPr>
        <w:rPr>
          <w:color w:val="2F5496" w:themeColor="accent1" w:themeShade="BF"/>
          <w:sz w:val="10"/>
          <w:szCs w:val="12"/>
        </w:rPr>
      </w:pPr>
    </w:p>
    <w:p w14:paraId="7B3F6C65"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B2E4E69" w14:textId="77777777" w:rsidR="00D30CF8" w:rsidRPr="005602D6" w:rsidRDefault="00B878A2" w:rsidP="00C04EE8">
      <w:r w:rsidRPr="005602D6">
        <w:t xml:space="preserve">Het leveren en vervangen van de schachttableaus.  </w:t>
      </w:r>
      <w:r w:rsidRPr="005602D6">
        <w:br/>
        <w:t xml:space="preserve">Het plaatsen en aansluiten van esthetisch verantwoorde schachttableaus en richtingspijlen. De uitvoering van het bedieningspaneel dient te worden voorzien van een dichte achterkast en een RVS dekplaat. Indien van toepassing dienen de oude sparingen te worden afgedekt met RVS blindplaat. Dit alles gebruikmakend van de huidige bouwkundige voorzieningen op de verschillende verdiepingen.  </w:t>
      </w:r>
      <w:r w:rsidRPr="005602D6">
        <w:br/>
        <w:t>Alle bestaande functionaliteiten moeten worden behouden.</w:t>
      </w:r>
    </w:p>
    <w:p w14:paraId="4A82E564" w14:textId="77777777" w:rsidR="005A1CA4" w:rsidRPr="005602D6" w:rsidRDefault="005A1CA4" w:rsidP="001119BE">
      <w:pPr>
        <w:rPr>
          <w:b/>
          <w:bCs/>
        </w:rPr>
      </w:pPr>
      <w:r w:rsidRPr="005602D6">
        <w:rPr>
          <w:b/>
          <w:bCs/>
        </w:rPr>
        <w:t>Normering</w:t>
      </w:r>
    </w:p>
    <w:p w14:paraId="1AA6FF9A" w14:textId="77777777" w:rsidR="00B878A2" w:rsidRPr="005602D6" w:rsidRDefault="00B878A2" w:rsidP="00B878A2">
      <w:r w:rsidRPr="005602D6">
        <w:lastRenderedPageBreak/>
        <w:t xml:space="preserve">NEN-EN 81-70 Toegang gehandicapten  </w:t>
      </w:r>
      <w:r w:rsidRPr="005602D6">
        <w:br/>
        <w:t>NEN-EN 81-71 Vandaalbestendige liften klasse 1</w:t>
      </w:r>
    </w:p>
    <w:p w14:paraId="13A87B5C" w14:textId="77777777" w:rsidR="00F667CC" w:rsidRPr="005602D6" w:rsidRDefault="00F667CC" w:rsidP="00C04EE8"/>
    <w:p w14:paraId="419125AE" w14:textId="77777777" w:rsidR="00D97A66" w:rsidRPr="005602D6" w:rsidRDefault="00B878A2" w:rsidP="00C04EE8">
      <w:pPr>
        <w:pStyle w:val="Kop2"/>
        <w:numPr>
          <w:ilvl w:val="1"/>
          <w:numId w:val="13"/>
        </w:numPr>
        <w:ind w:left="426" w:hanging="426"/>
        <w:rPr>
          <w:u w:val="single"/>
        </w:rPr>
      </w:pPr>
      <w:bookmarkStart w:id="80" w:name="_Toc206424293"/>
      <w:r w:rsidRPr="005602D6">
        <w:rPr>
          <w:u w:val="single"/>
        </w:rPr>
        <w:t>L0605 Reviseren van de schachtdeuren (slijtende delen)</w:t>
      </w:r>
      <w:r w:rsidR="00A97126" w:rsidRPr="005602D6">
        <w:rPr>
          <w:u w:val="single"/>
        </w:rPr>
        <w:ptab w:relativeTo="margin" w:alignment="right" w:leader="underscore"/>
      </w:r>
      <w:bookmarkEnd w:id="80"/>
    </w:p>
    <w:p w14:paraId="785F52F5" w14:textId="77777777" w:rsidR="00B878A2" w:rsidRPr="005602D6" w:rsidRDefault="00B878A2" w:rsidP="0025593C">
      <w:pPr>
        <w:rPr>
          <w:color w:val="2F5496" w:themeColor="accent1" w:themeShade="BF"/>
          <w:sz w:val="10"/>
          <w:szCs w:val="12"/>
        </w:rPr>
      </w:pPr>
    </w:p>
    <w:p w14:paraId="7BFE7D88"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D22C669"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6A229BA9" w14:textId="77777777" w:rsidR="00F667CC" w:rsidRPr="005602D6" w:rsidRDefault="00F667CC" w:rsidP="00C04EE8"/>
    <w:p w14:paraId="4CBA836D" w14:textId="77777777" w:rsidR="00D97A66" w:rsidRPr="005602D6" w:rsidRDefault="00B878A2" w:rsidP="00C04EE8">
      <w:pPr>
        <w:pStyle w:val="Kop2"/>
        <w:numPr>
          <w:ilvl w:val="1"/>
          <w:numId w:val="13"/>
        </w:numPr>
        <w:ind w:left="426" w:hanging="426"/>
        <w:rPr>
          <w:u w:val="single"/>
        </w:rPr>
      </w:pPr>
      <w:bookmarkStart w:id="81" w:name="_Toc206424294"/>
      <w:r w:rsidRPr="005602D6">
        <w:rPr>
          <w:u w:val="single"/>
        </w:rPr>
        <w:t>L0750 Vervangen van de cabineslofvoering</w:t>
      </w:r>
      <w:r w:rsidR="00A97126" w:rsidRPr="005602D6">
        <w:rPr>
          <w:u w:val="single"/>
        </w:rPr>
        <w:ptab w:relativeTo="margin" w:alignment="right" w:leader="underscore"/>
      </w:r>
      <w:bookmarkEnd w:id="81"/>
    </w:p>
    <w:p w14:paraId="2A50CF0E" w14:textId="77777777" w:rsidR="00B878A2" w:rsidRPr="005602D6" w:rsidRDefault="00B878A2" w:rsidP="0025593C">
      <w:pPr>
        <w:rPr>
          <w:color w:val="2F5496" w:themeColor="accent1" w:themeShade="BF"/>
          <w:sz w:val="10"/>
          <w:szCs w:val="12"/>
        </w:rPr>
      </w:pPr>
    </w:p>
    <w:p w14:paraId="7924197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78F29C3C" w14:textId="77777777" w:rsidR="00D30CF8" w:rsidRPr="005602D6" w:rsidRDefault="00B878A2" w:rsidP="00C04EE8">
      <w:r w:rsidRPr="005602D6">
        <w:t>Het leveren en vervangen van de slofvoeringen ten behoeve van de geleiding van de cabine. De leiders moeten worden gereinigd.</w:t>
      </w:r>
    </w:p>
    <w:p w14:paraId="0E60A31C" w14:textId="77777777" w:rsidR="00F667CC" w:rsidRPr="005602D6" w:rsidRDefault="00F667CC" w:rsidP="00C04EE8"/>
    <w:p w14:paraId="2C5E1FA5" w14:textId="77777777" w:rsidR="00D97A66" w:rsidRPr="005602D6" w:rsidRDefault="00B878A2" w:rsidP="00C04EE8">
      <w:pPr>
        <w:pStyle w:val="Kop2"/>
        <w:numPr>
          <w:ilvl w:val="1"/>
          <w:numId w:val="13"/>
        </w:numPr>
        <w:ind w:left="426" w:hanging="426"/>
        <w:rPr>
          <w:u w:val="single"/>
        </w:rPr>
      </w:pPr>
      <w:bookmarkStart w:id="82" w:name="_Toc206424295"/>
      <w:r w:rsidRPr="005602D6">
        <w:rPr>
          <w:u w:val="single"/>
        </w:rPr>
        <w:t>L0760 Vervangen van het cabinetableau (standaard)</w:t>
      </w:r>
      <w:r w:rsidR="00A97126" w:rsidRPr="005602D6">
        <w:rPr>
          <w:u w:val="single"/>
        </w:rPr>
        <w:ptab w:relativeTo="margin" w:alignment="right" w:leader="underscore"/>
      </w:r>
      <w:bookmarkEnd w:id="82"/>
    </w:p>
    <w:p w14:paraId="31F0D8CE" w14:textId="77777777" w:rsidR="00B878A2" w:rsidRPr="005602D6" w:rsidRDefault="00B878A2" w:rsidP="0025593C">
      <w:pPr>
        <w:rPr>
          <w:color w:val="2F5496" w:themeColor="accent1" w:themeShade="BF"/>
          <w:sz w:val="10"/>
          <w:szCs w:val="12"/>
        </w:rPr>
      </w:pPr>
    </w:p>
    <w:p w14:paraId="7FBA24D5"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232402F4" w14:textId="77777777" w:rsidR="00D30CF8" w:rsidRPr="005602D6" w:rsidRDefault="00B878A2" w:rsidP="00C04EE8">
      <w:r w:rsidRPr="005602D6">
        <w:t xml:space="preserve">Het leveren en vervangen van het cabinetableau in RVS. Zo nodig dient de sparing t.b.v. het cabinetableau in de cabinewand te worden aangepast. Indien van toepassing dienen de oude sparingen te worden afgedekt met een RVS blindplaat. </w:t>
      </w:r>
      <w:r w:rsidRPr="005602D6">
        <w:br/>
        <w:t xml:space="preserve"> </w:t>
      </w:r>
      <w:r w:rsidRPr="005602D6">
        <w:br/>
        <w:t xml:space="preserve"> </w:t>
      </w:r>
      <w:r w:rsidRPr="005602D6">
        <w:br/>
        <w:t>Het nieuwe cabinetableau is voorzien van een optische cabinestandaanwijzer met vertrekrichtingspijlen, een alarmknop, een deur-open knop en een deur-sluiten knop.  Uitvoering met verhoogd schrift. Het tableau moet zijn voorbereid op het toepassen van een spreek-/luisterverbinding.</w:t>
      </w:r>
    </w:p>
    <w:p w14:paraId="379222FB" w14:textId="77777777" w:rsidR="005A1CA4" w:rsidRPr="005602D6" w:rsidRDefault="005A1CA4" w:rsidP="001119BE">
      <w:pPr>
        <w:rPr>
          <w:b/>
          <w:bCs/>
        </w:rPr>
      </w:pPr>
      <w:bookmarkStart w:id="83" w:name="_Toc114041535"/>
      <w:r w:rsidRPr="005602D6">
        <w:rPr>
          <w:b/>
          <w:bCs/>
        </w:rPr>
        <w:t>Normering</w:t>
      </w:r>
      <w:bookmarkEnd w:id="83"/>
    </w:p>
    <w:p w14:paraId="7C54D6F0" w14:textId="77777777" w:rsidR="00B878A2" w:rsidRPr="005602D6" w:rsidRDefault="00B878A2" w:rsidP="00B878A2">
      <w:r w:rsidRPr="005602D6">
        <w:t>NEN-EN 81-70 Toegang gehandicapten</w:t>
      </w:r>
    </w:p>
    <w:p w14:paraId="5DC6BAA2" w14:textId="77777777" w:rsidR="00F667CC" w:rsidRPr="005602D6" w:rsidRDefault="00F667CC" w:rsidP="00C04EE8"/>
    <w:p w14:paraId="2BF2C606" w14:textId="77777777" w:rsidR="00D97A66" w:rsidRPr="005602D6" w:rsidRDefault="00B878A2" w:rsidP="00C04EE8">
      <w:pPr>
        <w:pStyle w:val="Kop2"/>
        <w:numPr>
          <w:ilvl w:val="1"/>
          <w:numId w:val="13"/>
        </w:numPr>
        <w:ind w:left="426" w:hanging="426"/>
        <w:rPr>
          <w:u w:val="single"/>
        </w:rPr>
      </w:pPr>
      <w:bookmarkStart w:id="84" w:name="_Toc206424296"/>
      <w:r w:rsidRPr="005602D6">
        <w:rPr>
          <w:u w:val="single"/>
        </w:rPr>
        <w:t>L0805 Reviseren van de cabinedeur(en)</w:t>
      </w:r>
      <w:r w:rsidR="00A97126" w:rsidRPr="005602D6">
        <w:rPr>
          <w:u w:val="single"/>
        </w:rPr>
        <w:ptab w:relativeTo="margin" w:alignment="right" w:leader="underscore"/>
      </w:r>
      <w:bookmarkEnd w:id="84"/>
    </w:p>
    <w:p w14:paraId="1BA3A09C" w14:textId="77777777" w:rsidR="00B878A2" w:rsidRPr="005602D6" w:rsidRDefault="00B878A2" w:rsidP="0025593C">
      <w:pPr>
        <w:rPr>
          <w:color w:val="2F5496" w:themeColor="accent1" w:themeShade="BF"/>
          <w:sz w:val="10"/>
          <w:szCs w:val="12"/>
        </w:rPr>
      </w:pPr>
    </w:p>
    <w:p w14:paraId="6F553EA3"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450D55F"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1C16758E" w14:textId="77777777" w:rsidR="00F667CC" w:rsidRPr="005602D6" w:rsidRDefault="00F667CC" w:rsidP="00C04EE8"/>
    <w:p w14:paraId="24A88C79" w14:textId="77777777" w:rsidR="00D97A66" w:rsidRPr="005602D6" w:rsidRDefault="00B878A2" w:rsidP="00C04EE8">
      <w:pPr>
        <w:pStyle w:val="Kop2"/>
        <w:numPr>
          <w:ilvl w:val="1"/>
          <w:numId w:val="13"/>
        </w:numPr>
        <w:ind w:left="426" w:hanging="426"/>
        <w:rPr>
          <w:u w:val="single"/>
        </w:rPr>
      </w:pPr>
      <w:bookmarkStart w:id="85" w:name="_Toc206424297"/>
      <w:r w:rsidRPr="005602D6">
        <w:rPr>
          <w:u w:val="single"/>
        </w:rPr>
        <w:lastRenderedPageBreak/>
        <w:t>L0810 Vervangen van de cabinedeurmotor</w:t>
      </w:r>
      <w:r w:rsidR="00A97126" w:rsidRPr="005602D6">
        <w:rPr>
          <w:u w:val="single"/>
        </w:rPr>
        <w:ptab w:relativeTo="margin" w:alignment="right" w:leader="underscore"/>
      </w:r>
      <w:bookmarkEnd w:id="85"/>
    </w:p>
    <w:p w14:paraId="7121C729" w14:textId="77777777" w:rsidR="00B878A2" w:rsidRPr="005602D6" w:rsidRDefault="00B878A2" w:rsidP="0025593C">
      <w:pPr>
        <w:rPr>
          <w:color w:val="2F5496" w:themeColor="accent1" w:themeShade="BF"/>
          <w:sz w:val="10"/>
          <w:szCs w:val="12"/>
        </w:rPr>
      </w:pPr>
    </w:p>
    <w:p w14:paraId="37E25B7E"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1DCC453" w14:textId="77777777" w:rsidR="00D30CF8" w:rsidRPr="005602D6" w:rsidRDefault="00B878A2" w:rsidP="00C04EE8">
      <w:r w:rsidRPr="005602D6">
        <w:t>Het leveren en vervangen van de elektromotor van de cabinedeuraandrijving, inclusief alle noodzakelijke afstellingen en aanpassingen.</w:t>
      </w:r>
    </w:p>
    <w:p w14:paraId="0D644593" w14:textId="77777777" w:rsidR="00F667CC" w:rsidRPr="005602D6" w:rsidRDefault="00F667CC" w:rsidP="00C04EE8"/>
    <w:p w14:paraId="5ACDCC54" w14:textId="77777777" w:rsidR="00D97A66" w:rsidRPr="005602D6" w:rsidRDefault="00B878A2" w:rsidP="00C04EE8">
      <w:pPr>
        <w:pStyle w:val="Kop2"/>
        <w:numPr>
          <w:ilvl w:val="1"/>
          <w:numId w:val="13"/>
        </w:numPr>
        <w:ind w:left="426" w:hanging="426"/>
        <w:rPr>
          <w:u w:val="single"/>
        </w:rPr>
      </w:pPr>
      <w:bookmarkStart w:id="86" w:name="_Toc206424298"/>
      <w:r w:rsidRPr="005602D6">
        <w:rPr>
          <w:u w:val="single"/>
        </w:rPr>
        <w:t>L0815 Vervangen van de cabinedeurregeling</w:t>
      </w:r>
      <w:r w:rsidR="00A97126" w:rsidRPr="005602D6">
        <w:rPr>
          <w:u w:val="single"/>
        </w:rPr>
        <w:ptab w:relativeTo="margin" w:alignment="right" w:leader="underscore"/>
      </w:r>
      <w:bookmarkEnd w:id="86"/>
    </w:p>
    <w:p w14:paraId="24249EA4" w14:textId="77777777" w:rsidR="00B878A2" w:rsidRPr="005602D6" w:rsidRDefault="00B878A2" w:rsidP="0025593C">
      <w:pPr>
        <w:rPr>
          <w:color w:val="2F5496" w:themeColor="accent1" w:themeShade="BF"/>
          <w:sz w:val="10"/>
          <w:szCs w:val="12"/>
        </w:rPr>
      </w:pPr>
    </w:p>
    <w:p w14:paraId="2BE6B12D"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4C27DCA5" w14:textId="77777777" w:rsidR="00D30CF8" w:rsidRPr="005602D6" w:rsidRDefault="00B878A2" w:rsidP="00C04EE8">
      <w:r w:rsidRPr="005602D6">
        <w:t>Het leveren en vervangen van de cabinedeurregeling. Dit inclusief besturingsprinten en alle aanverwante onderdelen, bekabeling/bedrading en noodzakelijke afstellingen.</w:t>
      </w:r>
    </w:p>
    <w:p w14:paraId="304882DB" w14:textId="77777777" w:rsidR="00F667CC" w:rsidRPr="005602D6" w:rsidRDefault="00F667CC" w:rsidP="00C04EE8"/>
    <w:p w14:paraId="68D0C806" w14:textId="77777777" w:rsidR="00D97A66" w:rsidRPr="005602D6" w:rsidRDefault="00B878A2" w:rsidP="00C04EE8">
      <w:pPr>
        <w:pStyle w:val="Kop2"/>
        <w:numPr>
          <w:ilvl w:val="1"/>
          <w:numId w:val="13"/>
        </w:numPr>
        <w:ind w:left="426" w:hanging="426"/>
        <w:rPr>
          <w:u w:val="single"/>
        </w:rPr>
      </w:pPr>
      <w:bookmarkStart w:id="87" w:name="_Toc206424299"/>
      <w:r w:rsidRPr="005602D6">
        <w:rPr>
          <w:u w:val="single"/>
        </w:rPr>
        <w:t>L0915 Vervangen van de verende stuitingen van de cabine</w:t>
      </w:r>
      <w:r w:rsidR="00A97126" w:rsidRPr="005602D6">
        <w:rPr>
          <w:u w:val="single"/>
        </w:rPr>
        <w:ptab w:relativeTo="margin" w:alignment="right" w:leader="underscore"/>
      </w:r>
      <w:bookmarkEnd w:id="87"/>
    </w:p>
    <w:p w14:paraId="2C967E6C" w14:textId="77777777" w:rsidR="00B878A2" w:rsidRPr="005602D6" w:rsidRDefault="00B878A2" w:rsidP="0025593C">
      <w:pPr>
        <w:rPr>
          <w:color w:val="2F5496" w:themeColor="accent1" w:themeShade="BF"/>
          <w:sz w:val="10"/>
          <w:szCs w:val="12"/>
        </w:rPr>
      </w:pPr>
    </w:p>
    <w:p w14:paraId="247CD2D2"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3B0971B" w14:textId="77777777" w:rsidR="00D30CF8" w:rsidRPr="005602D6" w:rsidRDefault="00B878A2" w:rsidP="00C04EE8">
      <w:r w:rsidRPr="005602D6">
        <w:t>Het leveren en aanbrengen van de verende stuitingen onder de baan van de liftcabine, geschikt voor (een eventuele nieuwe situatie van) de lift.</w:t>
      </w:r>
    </w:p>
    <w:p w14:paraId="08A1D854" w14:textId="77777777" w:rsidR="00F667CC" w:rsidRPr="005602D6" w:rsidRDefault="00F667CC" w:rsidP="00C04EE8"/>
    <w:p w14:paraId="43F4C91C" w14:textId="77777777" w:rsidR="00D97A66" w:rsidRPr="005602D6" w:rsidRDefault="00B878A2" w:rsidP="00C04EE8">
      <w:pPr>
        <w:pStyle w:val="Kop2"/>
        <w:numPr>
          <w:ilvl w:val="1"/>
          <w:numId w:val="13"/>
        </w:numPr>
        <w:ind w:left="426" w:hanging="426"/>
        <w:rPr>
          <w:u w:val="single"/>
        </w:rPr>
      </w:pPr>
      <w:bookmarkStart w:id="88" w:name="_Toc206424300"/>
      <w:r w:rsidRPr="005602D6">
        <w:rPr>
          <w:u w:val="single"/>
        </w:rPr>
        <w:t>L1030 Vervangen van de verende stuitingen van het tegengewicht</w:t>
      </w:r>
      <w:r w:rsidR="00A97126" w:rsidRPr="005602D6">
        <w:rPr>
          <w:u w:val="single"/>
        </w:rPr>
        <w:ptab w:relativeTo="margin" w:alignment="right" w:leader="underscore"/>
      </w:r>
      <w:bookmarkEnd w:id="88"/>
    </w:p>
    <w:p w14:paraId="20D412A9" w14:textId="77777777" w:rsidR="00B878A2" w:rsidRPr="005602D6" w:rsidRDefault="00B878A2" w:rsidP="0025593C">
      <w:pPr>
        <w:rPr>
          <w:color w:val="2F5496" w:themeColor="accent1" w:themeShade="BF"/>
          <w:sz w:val="10"/>
          <w:szCs w:val="12"/>
        </w:rPr>
      </w:pPr>
    </w:p>
    <w:p w14:paraId="02DCAEE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72F38D2" w14:textId="77777777" w:rsidR="00D30CF8" w:rsidRPr="005602D6" w:rsidRDefault="00B878A2" w:rsidP="00C04EE8">
      <w:r w:rsidRPr="005602D6">
        <w:t>Het leveren en vervangen van de verende stuitingen onder de baan van het tegengewicht, geschikt voor (een eventuele nieuwe situatie van) de lift.</w:t>
      </w:r>
    </w:p>
    <w:p w14:paraId="19A3CD20" w14:textId="77777777" w:rsidR="00F667CC" w:rsidRPr="005602D6" w:rsidRDefault="00F667CC" w:rsidP="00C04EE8"/>
    <w:p w14:paraId="3C010045" w14:textId="77777777" w:rsidR="00D97A66" w:rsidRPr="005602D6" w:rsidRDefault="00B878A2" w:rsidP="00C04EE8">
      <w:pPr>
        <w:pStyle w:val="Kop2"/>
        <w:numPr>
          <w:ilvl w:val="1"/>
          <w:numId w:val="13"/>
        </w:numPr>
        <w:ind w:left="426" w:hanging="426"/>
        <w:rPr>
          <w:u w:val="single"/>
        </w:rPr>
      </w:pPr>
      <w:bookmarkStart w:id="89" w:name="_Toc206424301"/>
      <w:r w:rsidRPr="005602D6">
        <w:rPr>
          <w:u w:val="single"/>
        </w:rPr>
        <w:t>L1046 Vervangen van de slofvoeringen van het tegengewicht</w:t>
      </w:r>
      <w:r w:rsidR="00A97126" w:rsidRPr="005602D6">
        <w:rPr>
          <w:u w:val="single"/>
        </w:rPr>
        <w:ptab w:relativeTo="margin" w:alignment="right" w:leader="underscore"/>
      </w:r>
      <w:bookmarkEnd w:id="89"/>
    </w:p>
    <w:p w14:paraId="0D742106" w14:textId="77777777" w:rsidR="00B878A2" w:rsidRPr="005602D6" w:rsidRDefault="00B878A2" w:rsidP="0025593C">
      <w:pPr>
        <w:rPr>
          <w:color w:val="2F5496" w:themeColor="accent1" w:themeShade="BF"/>
          <w:sz w:val="10"/>
          <w:szCs w:val="12"/>
        </w:rPr>
      </w:pPr>
    </w:p>
    <w:p w14:paraId="3B23A15F"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0F28A35" w14:textId="77777777" w:rsidR="00D30CF8" w:rsidRPr="005602D6" w:rsidRDefault="00B878A2" w:rsidP="00C04EE8">
      <w:r w:rsidRPr="005602D6">
        <w:t>Het leveren en vervangen van de slofvoeringen ten behoeve van de geleiding van het tegengewicht. De leiders moeten worden gereinigd.</w:t>
      </w:r>
    </w:p>
    <w:p w14:paraId="53AD0525" w14:textId="77777777" w:rsidR="00F667CC" w:rsidRPr="005602D6" w:rsidRDefault="00F667CC" w:rsidP="00C04EE8"/>
    <w:p w14:paraId="2FAB39E1" w14:textId="77777777" w:rsidR="00CD746C" w:rsidRPr="005602D6" w:rsidRDefault="00CD746C">
      <w:pPr>
        <w:spacing w:after="160" w:line="259" w:lineRule="auto"/>
        <w:rPr>
          <w:rFonts w:eastAsiaTheme="minorHAnsi" w:cstheme="minorBidi"/>
          <w:sz w:val="22"/>
        </w:rPr>
      </w:pPr>
      <w:r w:rsidRPr="005602D6">
        <w:br w:type="page"/>
      </w:r>
    </w:p>
    <w:p w14:paraId="56D8339F" w14:textId="77777777" w:rsidR="00D97A66" w:rsidRPr="005602D6" w:rsidRDefault="00AE6864" w:rsidP="00C04EE8">
      <w:pPr>
        <w:pStyle w:val="Kop1"/>
        <w:spacing w:before="0"/>
        <w:ind w:left="425" w:hanging="425"/>
        <w:rPr>
          <w:rFonts w:cs="Arial"/>
        </w:rPr>
      </w:pPr>
      <w:bookmarkStart w:id="90" w:name="_Toc206424302"/>
      <w:r w:rsidRPr="005602D6">
        <w:rPr>
          <w:rFonts w:cs="Arial"/>
          <w:szCs w:val="28"/>
        </w:rPr>
        <w:lastRenderedPageBreak/>
        <w:t>Zambezilaan 278</w:t>
      </w:r>
      <w:r w:rsidR="0025593C" w:rsidRPr="005602D6">
        <w:rPr>
          <w:rFonts w:cs="Arial"/>
        </w:rPr>
        <w:t xml:space="preserve">, </w:t>
      </w:r>
      <w:r w:rsidRPr="005602D6">
        <w:rPr>
          <w:rFonts w:cs="Arial"/>
        </w:rPr>
        <w:t>Purmerend</w:t>
      </w:r>
      <w:r w:rsidR="0025593C" w:rsidRPr="005602D6">
        <w:rPr>
          <w:rFonts w:cs="Arial"/>
        </w:rPr>
        <w:t xml:space="preserve"> - Installatie </w:t>
      </w:r>
      <w:r w:rsidRPr="005602D6">
        <w:rPr>
          <w:rFonts w:cs="Arial"/>
        </w:rPr>
        <w:t>10435496</w:t>
      </w:r>
      <w:bookmarkEnd w:id="90"/>
    </w:p>
    <w:p w14:paraId="3F412E28" w14:textId="77777777" w:rsidR="0025593C" w:rsidRPr="005602D6" w:rsidRDefault="0025593C" w:rsidP="0025593C">
      <w:pPr>
        <w:rPr>
          <w:sz w:val="10"/>
          <w:szCs w:val="12"/>
        </w:rPr>
      </w:pPr>
    </w:p>
    <w:p w14:paraId="429494BD" w14:textId="77777777" w:rsidR="00D97A66" w:rsidRPr="005602D6" w:rsidRDefault="0025593C" w:rsidP="00C04EE8">
      <w:pPr>
        <w:pStyle w:val="Kop2"/>
        <w:ind w:left="426" w:hanging="426"/>
      </w:pPr>
      <w:bookmarkStart w:id="91" w:name="_Toc206424303"/>
      <w:r w:rsidRPr="005602D6">
        <w:t>Gegevens van de installatie</w:t>
      </w:r>
      <w:bookmarkEnd w:id="91"/>
    </w:p>
    <w:p w14:paraId="591AF931" w14:textId="77777777" w:rsidR="00CB6C39" w:rsidRPr="005602D6" w:rsidRDefault="00CB6C39" w:rsidP="00CB6C39">
      <w:pPr>
        <w:pStyle w:val="Kop2"/>
        <w:numPr>
          <w:ilvl w:val="0"/>
          <w:numId w:val="0"/>
        </w:numPr>
        <w:rPr>
          <w:sz w:val="22"/>
          <w:szCs w:val="28"/>
          <w:u w:val="single"/>
        </w:rPr>
      </w:pPr>
      <w:bookmarkStart w:id="92" w:name="_Toc206424304"/>
      <w:r w:rsidRPr="005602D6">
        <w:rPr>
          <w:sz w:val="22"/>
          <w:szCs w:val="28"/>
          <w:u w:val="single"/>
        </w:rPr>
        <w:ptab w:relativeTo="margin" w:alignment="right" w:leader="underscore"/>
      </w:r>
      <w:bookmarkEnd w:id="92"/>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7E0FE6DD"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AD6A12B"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16F1DCB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 xml:space="preserve">OBS </w:t>
            </w:r>
            <w:proofErr w:type="spellStart"/>
            <w:r w:rsidRPr="005602D6">
              <w:rPr>
                <w:sz w:val="16"/>
                <w:szCs w:val="16"/>
              </w:rPr>
              <w:t>Oeboentoe</w:t>
            </w:r>
            <w:proofErr w:type="spellEnd"/>
            <w:r w:rsidRPr="005602D6">
              <w:rPr>
                <w:sz w:val="16"/>
                <w:szCs w:val="16"/>
              </w:rPr>
              <w:t xml:space="preserve"> Purmerend</w:t>
            </w:r>
          </w:p>
        </w:tc>
        <w:tc>
          <w:tcPr>
            <w:tcW w:w="2126" w:type="dxa"/>
            <w:vAlign w:val="center"/>
          </w:tcPr>
          <w:p w14:paraId="57AC45B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06FA9DE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5787568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29CB08BD"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3189A5B" w14:textId="77777777" w:rsidR="00580529" w:rsidRPr="005602D6" w:rsidRDefault="00580529" w:rsidP="00F00B07">
            <w:pPr>
              <w:keepNext/>
              <w:keepLines/>
              <w:rPr>
                <w:sz w:val="16"/>
                <w:szCs w:val="16"/>
              </w:rPr>
            </w:pPr>
            <w:r w:rsidRPr="005602D6">
              <w:rPr>
                <w:sz w:val="16"/>
                <w:szCs w:val="16"/>
              </w:rPr>
              <w:t>Adres</w:t>
            </w:r>
          </w:p>
        </w:tc>
        <w:tc>
          <w:tcPr>
            <w:tcW w:w="3544" w:type="dxa"/>
            <w:vAlign w:val="center"/>
          </w:tcPr>
          <w:p w14:paraId="21E6687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Zambezilaan 278, Purmerend</w:t>
            </w:r>
          </w:p>
        </w:tc>
        <w:tc>
          <w:tcPr>
            <w:tcW w:w="2126" w:type="dxa"/>
            <w:vAlign w:val="center"/>
          </w:tcPr>
          <w:p w14:paraId="1F420A5A"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4393DAD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3</w:t>
            </w:r>
          </w:p>
          <w:p w14:paraId="1A4024A8"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1A0782DA"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D1B0DFA"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41F42F6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4FCC28F6"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664C405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3</w:t>
            </w:r>
          </w:p>
          <w:p w14:paraId="164CC3F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6B31B3B9"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D3392AE"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2E8EDA81"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zambe0278 01</w:t>
            </w:r>
          </w:p>
        </w:tc>
        <w:tc>
          <w:tcPr>
            <w:tcW w:w="2126" w:type="dxa"/>
            <w:vAlign w:val="center"/>
          </w:tcPr>
          <w:p w14:paraId="396150A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656086B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w:t>
            </w:r>
          </w:p>
          <w:p w14:paraId="431DD99A"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2C5F16FD"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CC8A4AF"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6862BDB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KONE B.V.</w:t>
            </w:r>
          </w:p>
        </w:tc>
        <w:tc>
          <w:tcPr>
            <w:tcW w:w="2126" w:type="dxa"/>
            <w:vAlign w:val="center"/>
          </w:tcPr>
          <w:p w14:paraId="2F15F8B8"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78F3646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2:1</w:t>
            </w:r>
          </w:p>
        </w:tc>
      </w:tr>
      <w:tr w:rsidR="00580529" w:rsidRPr="005602D6" w14:paraId="09086215"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701A679"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755C637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10435496</w:t>
            </w:r>
          </w:p>
        </w:tc>
        <w:tc>
          <w:tcPr>
            <w:tcW w:w="2126" w:type="dxa"/>
            <w:vAlign w:val="center"/>
          </w:tcPr>
          <w:p w14:paraId="7461DC6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6951FA9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5F383583"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1A77B93"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313C75D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TÜV Nederland Q A B.V.</w:t>
            </w:r>
          </w:p>
        </w:tc>
        <w:tc>
          <w:tcPr>
            <w:tcW w:w="2126" w:type="dxa"/>
            <w:vAlign w:val="center"/>
          </w:tcPr>
          <w:p w14:paraId="778299B7"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684FFA0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7,20 m</w:t>
            </w:r>
          </w:p>
        </w:tc>
      </w:tr>
      <w:tr w:rsidR="00580529" w:rsidRPr="005602D6" w14:paraId="6F0E157C"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A69C14E"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1629713B"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10000004692</w:t>
            </w:r>
          </w:p>
        </w:tc>
        <w:tc>
          <w:tcPr>
            <w:tcW w:w="2126" w:type="dxa"/>
            <w:vAlign w:val="center"/>
          </w:tcPr>
          <w:p w14:paraId="4EE9982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727E36E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1,00 m/s</w:t>
            </w:r>
          </w:p>
        </w:tc>
      </w:tr>
      <w:tr w:rsidR="00580529" w:rsidRPr="005602D6" w14:paraId="12F5E17F"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0A5B2BC3"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66AA991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Konexion</w:t>
            </w:r>
          </w:p>
        </w:tc>
        <w:tc>
          <w:tcPr>
            <w:tcW w:w="2126" w:type="dxa"/>
            <w:vAlign w:val="center"/>
          </w:tcPr>
          <w:p w14:paraId="39C05C4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23A1D85B"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630 kg</w:t>
            </w:r>
          </w:p>
        </w:tc>
      </w:tr>
      <w:tr w:rsidR="00580529" w:rsidRPr="005602D6" w14:paraId="025698D3"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DD86EB8" w14:textId="77777777" w:rsidR="00580529" w:rsidRPr="005602D6" w:rsidRDefault="00580529" w:rsidP="00F00B07">
            <w:pPr>
              <w:keepNext/>
              <w:keepLines/>
              <w:rPr>
                <w:sz w:val="16"/>
                <w:szCs w:val="16"/>
              </w:rPr>
            </w:pPr>
            <w:r w:rsidRPr="005602D6">
              <w:rPr>
                <w:sz w:val="16"/>
                <w:szCs w:val="16"/>
              </w:rPr>
              <w:t>Bouwjaar</w:t>
            </w:r>
          </w:p>
        </w:tc>
        <w:tc>
          <w:tcPr>
            <w:tcW w:w="3544" w:type="dxa"/>
            <w:vAlign w:val="center"/>
          </w:tcPr>
          <w:p w14:paraId="731C81C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2005</w:t>
            </w:r>
          </w:p>
        </w:tc>
        <w:tc>
          <w:tcPr>
            <w:tcW w:w="2126" w:type="dxa"/>
            <w:vAlign w:val="center"/>
          </w:tcPr>
          <w:p w14:paraId="27AB8FBA"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7BB5A3B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bl>
    <w:p w14:paraId="4F317526" w14:textId="77777777" w:rsidR="000A166D" w:rsidRPr="005602D6" w:rsidRDefault="000A166D" w:rsidP="00876137">
      <w:pPr>
        <w:pStyle w:val="Geenafstand"/>
        <w:rPr>
          <w:rFonts w:cs="Arial"/>
          <w:sz w:val="20"/>
          <w:szCs w:val="20"/>
        </w:rPr>
      </w:pPr>
    </w:p>
    <w:p w14:paraId="376809E0" w14:textId="77777777" w:rsidR="00D97A66" w:rsidRPr="005602D6" w:rsidRDefault="00B878A2" w:rsidP="00C04EE8">
      <w:pPr>
        <w:pStyle w:val="Kop2"/>
        <w:numPr>
          <w:ilvl w:val="1"/>
          <w:numId w:val="13"/>
        </w:numPr>
        <w:ind w:left="426" w:hanging="426"/>
        <w:rPr>
          <w:u w:val="single"/>
        </w:rPr>
      </w:pPr>
      <w:bookmarkStart w:id="93" w:name="_Toc206424305"/>
      <w:r w:rsidRPr="005602D6">
        <w:rPr>
          <w:u w:val="single"/>
        </w:rPr>
        <w:t>L0605 Reviseren van de schachtdeuren (slijtende delen)</w:t>
      </w:r>
      <w:r w:rsidR="00A97126" w:rsidRPr="005602D6">
        <w:rPr>
          <w:u w:val="single"/>
        </w:rPr>
        <w:ptab w:relativeTo="margin" w:alignment="right" w:leader="underscore"/>
      </w:r>
      <w:bookmarkEnd w:id="93"/>
    </w:p>
    <w:p w14:paraId="2D4FA367" w14:textId="77777777" w:rsidR="00B878A2" w:rsidRPr="005602D6" w:rsidRDefault="00B878A2" w:rsidP="0025593C">
      <w:pPr>
        <w:rPr>
          <w:color w:val="2F5496" w:themeColor="accent1" w:themeShade="BF"/>
          <w:sz w:val="10"/>
          <w:szCs w:val="12"/>
        </w:rPr>
      </w:pPr>
    </w:p>
    <w:p w14:paraId="633C75C4"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217EC7C2"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17C21201" w14:textId="77777777" w:rsidR="00F667CC" w:rsidRPr="005602D6" w:rsidRDefault="00F667CC" w:rsidP="00C04EE8"/>
    <w:p w14:paraId="0B397081" w14:textId="77777777" w:rsidR="00D97A66" w:rsidRPr="005602D6" w:rsidRDefault="00B878A2" w:rsidP="00C04EE8">
      <w:pPr>
        <w:pStyle w:val="Kop2"/>
        <w:numPr>
          <w:ilvl w:val="1"/>
          <w:numId w:val="13"/>
        </w:numPr>
        <w:ind w:left="426" w:hanging="426"/>
        <w:rPr>
          <w:u w:val="single"/>
        </w:rPr>
      </w:pPr>
      <w:bookmarkStart w:id="94" w:name="_Toc206424306"/>
      <w:r w:rsidRPr="005602D6">
        <w:rPr>
          <w:u w:val="single"/>
        </w:rPr>
        <w:t>L0750 Vervangen van de cabineslofvoering</w:t>
      </w:r>
      <w:r w:rsidR="00A97126" w:rsidRPr="005602D6">
        <w:rPr>
          <w:u w:val="single"/>
        </w:rPr>
        <w:ptab w:relativeTo="margin" w:alignment="right" w:leader="underscore"/>
      </w:r>
      <w:bookmarkEnd w:id="94"/>
    </w:p>
    <w:p w14:paraId="359DCAEC" w14:textId="77777777" w:rsidR="00B878A2" w:rsidRPr="005602D6" w:rsidRDefault="00B878A2" w:rsidP="0025593C">
      <w:pPr>
        <w:rPr>
          <w:color w:val="2F5496" w:themeColor="accent1" w:themeShade="BF"/>
          <w:sz w:val="10"/>
          <w:szCs w:val="12"/>
        </w:rPr>
      </w:pPr>
    </w:p>
    <w:p w14:paraId="017E9335"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FE21910" w14:textId="77777777" w:rsidR="00D30CF8" w:rsidRPr="005602D6" w:rsidRDefault="00B878A2" w:rsidP="00C04EE8">
      <w:r w:rsidRPr="005602D6">
        <w:t>Het leveren en vervangen van de slofvoeringen ten behoeve van de geleiding van de cabine. De leiders moeten worden gereinigd.</w:t>
      </w:r>
    </w:p>
    <w:p w14:paraId="4FE87F96" w14:textId="77777777" w:rsidR="00F667CC" w:rsidRPr="005602D6" w:rsidRDefault="00F667CC" w:rsidP="00C04EE8"/>
    <w:p w14:paraId="25737DC7" w14:textId="77777777" w:rsidR="00D97A66" w:rsidRPr="005602D6" w:rsidRDefault="00B878A2" w:rsidP="00C04EE8">
      <w:pPr>
        <w:pStyle w:val="Kop2"/>
        <w:numPr>
          <w:ilvl w:val="1"/>
          <w:numId w:val="13"/>
        </w:numPr>
        <w:ind w:left="426" w:hanging="426"/>
        <w:rPr>
          <w:u w:val="single"/>
        </w:rPr>
      </w:pPr>
      <w:bookmarkStart w:id="95" w:name="_Toc206424307"/>
      <w:r w:rsidRPr="005602D6">
        <w:rPr>
          <w:u w:val="single"/>
        </w:rPr>
        <w:t>L0805 Reviseren van de cabinedeur(en)</w:t>
      </w:r>
      <w:r w:rsidR="00A97126" w:rsidRPr="005602D6">
        <w:rPr>
          <w:u w:val="single"/>
        </w:rPr>
        <w:ptab w:relativeTo="margin" w:alignment="right" w:leader="underscore"/>
      </w:r>
      <w:bookmarkEnd w:id="95"/>
    </w:p>
    <w:p w14:paraId="5AACFE6D" w14:textId="77777777" w:rsidR="00B878A2" w:rsidRPr="005602D6" w:rsidRDefault="00B878A2" w:rsidP="0025593C">
      <w:pPr>
        <w:rPr>
          <w:color w:val="2F5496" w:themeColor="accent1" w:themeShade="BF"/>
          <w:sz w:val="10"/>
          <w:szCs w:val="12"/>
        </w:rPr>
      </w:pPr>
    </w:p>
    <w:p w14:paraId="39A99236"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95AE9B3"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6FC447D3" w14:textId="77777777" w:rsidR="00F667CC" w:rsidRPr="005602D6" w:rsidRDefault="00F667CC" w:rsidP="00C04EE8"/>
    <w:p w14:paraId="580454A6" w14:textId="77777777" w:rsidR="00D97A66" w:rsidRPr="005602D6" w:rsidRDefault="00B878A2" w:rsidP="00C04EE8">
      <w:pPr>
        <w:pStyle w:val="Kop2"/>
        <w:numPr>
          <w:ilvl w:val="1"/>
          <w:numId w:val="13"/>
        </w:numPr>
        <w:ind w:left="426" w:hanging="426"/>
        <w:rPr>
          <w:u w:val="single"/>
        </w:rPr>
      </w:pPr>
      <w:bookmarkStart w:id="96" w:name="_Toc206424308"/>
      <w:r w:rsidRPr="005602D6">
        <w:rPr>
          <w:u w:val="single"/>
        </w:rPr>
        <w:t>L0860 Aanbrengen van een sensorlijst/detectielijst (aanbeveling)</w:t>
      </w:r>
      <w:r w:rsidR="00A97126" w:rsidRPr="005602D6">
        <w:rPr>
          <w:u w:val="single"/>
        </w:rPr>
        <w:ptab w:relativeTo="margin" w:alignment="right" w:leader="underscore"/>
      </w:r>
      <w:bookmarkEnd w:id="96"/>
    </w:p>
    <w:p w14:paraId="39304CD5" w14:textId="77777777" w:rsidR="00B878A2" w:rsidRPr="005602D6" w:rsidRDefault="00B878A2" w:rsidP="0025593C">
      <w:pPr>
        <w:rPr>
          <w:color w:val="2F5496" w:themeColor="accent1" w:themeShade="BF"/>
          <w:sz w:val="10"/>
          <w:szCs w:val="12"/>
        </w:rPr>
      </w:pPr>
    </w:p>
    <w:p w14:paraId="0D0049C5"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5F1ABB7E" w14:textId="77777777" w:rsidR="00D30CF8" w:rsidRPr="005602D6" w:rsidRDefault="00B878A2" w:rsidP="00C04EE8">
      <w:r w:rsidRPr="005602D6">
        <w:lastRenderedPageBreak/>
        <w:t>Het leveren en aanbrengen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1F97C211" w14:textId="77777777" w:rsidR="00F667CC" w:rsidRPr="005602D6" w:rsidRDefault="00F667CC" w:rsidP="00C04EE8"/>
    <w:p w14:paraId="1BFCD23B" w14:textId="77777777" w:rsidR="00D97A66" w:rsidRPr="005602D6" w:rsidRDefault="00B878A2" w:rsidP="00C04EE8">
      <w:pPr>
        <w:pStyle w:val="Kop2"/>
        <w:numPr>
          <w:ilvl w:val="1"/>
          <w:numId w:val="13"/>
        </w:numPr>
        <w:ind w:left="426" w:hanging="426"/>
        <w:rPr>
          <w:u w:val="single"/>
        </w:rPr>
      </w:pPr>
      <w:bookmarkStart w:id="97" w:name="_Toc206424309"/>
      <w:r w:rsidRPr="005602D6">
        <w:rPr>
          <w:u w:val="single"/>
        </w:rPr>
        <w:t>L0915 Vervangen van de verende stuitingen van de cabine</w:t>
      </w:r>
      <w:r w:rsidR="00A97126" w:rsidRPr="005602D6">
        <w:rPr>
          <w:u w:val="single"/>
        </w:rPr>
        <w:ptab w:relativeTo="margin" w:alignment="right" w:leader="underscore"/>
      </w:r>
      <w:bookmarkEnd w:id="97"/>
    </w:p>
    <w:p w14:paraId="4D19E2EC" w14:textId="77777777" w:rsidR="00B878A2" w:rsidRPr="005602D6" w:rsidRDefault="00B878A2" w:rsidP="0025593C">
      <w:pPr>
        <w:rPr>
          <w:color w:val="2F5496" w:themeColor="accent1" w:themeShade="BF"/>
          <w:sz w:val="10"/>
          <w:szCs w:val="12"/>
        </w:rPr>
      </w:pPr>
    </w:p>
    <w:p w14:paraId="75234821"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6593165E" w14:textId="77777777" w:rsidR="00D30CF8" w:rsidRPr="005602D6" w:rsidRDefault="00B878A2" w:rsidP="00C04EE8">
      <w:r w:rsidRPr="005602D6">
        <w:t>Het leveren en aanbrengen van de verende stuitingen onder de baan van de liftcabine, geschikt voor (een eventuele nieuwe situatie van) de lift.</w:t>
      </w:r>
    </w:p>
    <w:p w14:paraId="56CE0211" w14:textId="77777777" w:rsidR="00F667CC" w:rsidRPr="005602D6" w:rsidRDefault="00F667CC" w:rsidP="00C04EE8"/>
    <w:p w14:paraId="383231EC" w14:textId="77777777" w:rsidR="00D97A66" w:rsidRPr="005602D6" w:rsidRDefault="00B878A2" w:rsidP="00C04EE8">
      <w:pPr>
        <w:pStyle w:val="Kop2"/>
        <w:numPr>
          <w:ilvl w:val="1"/>
          <w:numId w:val="13"/>
        </w:numPr>
        <w:ind w:left="426" w:hanging="426"/>
        <w:rPr>
          <w:u w:val="single"/>
        </w:rPr>
      </w:pPr>
      <w:bookmarkStart w:id="98" w:name="_Toc206424310"/>
      <w:r w:rsidRPr="005602D6">
        <w:rPr>
          <w:u w:val="single"/>
        </w:rPr>
        <w:t>L1030 Vervangen van de verende stuitingen van het tegengewicht</w:t>
      </w:r>
      <w:r w:rsidR="00A97126" w:rsidRPr="005602D6">
        <w:rPr>
          <w:u w:val="single"/>
        </w:rPr>
        <w:ptab w:relativeTo="margin" w:alignment="right" w:leader="underscore"/>
      </w:r>
      <w:bookmarkEnd w:id="98"/>
    </w:p>
    <w:p w14:paraId="78B20C37" w14:textId="77777777" w:rsidR="00B878A2" w:rsidRPr="005602D6" w:rsidRDefault="00B878A2" w:rsidP="0025593C">
      <w:pPr>
        <w:rPr>
          <w:color w:val="2F5496" w:themeColor="accent1" w:themeShade="BF"/>
          <w:sz w:val="10"/>
          <w:szCs w:val="12"/>
        </w:rPr>
      </w:pPr>
    </w:p>
    <w:p w14:paraId="618B7FE2"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FB5DC24" w14:textId="77777777" w:rsidR="00D30CF8" w:rsidRPr="005602D6" w:rsidRDefault="00B878A2" w:rsidP="00C04EE8">
      <w:r w:rsidRPr="005602D6">
        <w:t>Het leveren en vervangen van de verende stuitingen onder de baan van het tegengewicht, geschikt voor (een eventuele nieuwe situatie van) de lift.</w:t>
      </w:r>
    </w:p>
    <w:p w14:paraId="3ECB1F27" w14:textId="77777777" w:rsidR="00F667CC" w:rsidRPr="005602D6" w:rsidRDefault="00F667CC" w:rsidP="00C04EE8"/>
    <w:p w14:paraId="1176FF5A" w14:textId="77777777" w:rsidR="00CD746C" w:rsidRPr="005602D6" w:rsidRDefault="00CD746C">
      <w:pPr>
        <w:spacing w:after="160" w:line="259" w:lineRule="auto"/>
        <w:rPr>
          <w:rFonts w:eastAsiaTheme="minorHAnsi" w:cstheme="minorBidi"/>
          <w:sz w:val="22"/>
        </w:rPr>
      </w:pPr>
      <w:r w:rsidRPr="005602D6">
        <w:br w:type="page"/>
      </w:r>
    </w:p>
    <w:p w14:paraId="1D2ECD8E" w14:textId="77777777" w:rsidR="00D97A66" w:rsidRPr="005602D6" w:rsidRDefault="00AE6864" w:rsidP="00C04EE8">
      <w:pPr>
        <w:pStyle w:val="Kop1"/>
        <w:spacing w:before="0"/>
        <w:ind w:left="425" w:hanging="425"/>
        <w:rPr>
          <w:rFonts w:cs="Arial"/>
        </w:rPr>
      </w:pPr>
      <w:bookmarkStart w:id="99" w:name="_Toc74920320"/>
      <w:bookmarkStart w:id="100" w:name="_Toc114041530"/>
      <w:bookmarkStart w:id="101" w:name="_Hlk75858619"/>
      <w:bookmarkStart w:id="102" w:name="_Toc206424311"/>
      <w:r w:rsidRPr="005602D6">
        <w:rPr>
          <w:rFonts w:cs="Arial"/>
          <w:szCs w:val="28"/>
        </w:rPr>
        <w:lastRenderedPageBreak/>
        <w:t>Middenpad 1-3</w:t>
      </w:r>
      <w:r w:rsidR="0025593C" w:rsidRPr="005602D6">
        <w:rPr>
          <w:rFonts w:cs="Arial"/>
        </w:rPr>
        <w:t xml:space="preserve">, </w:t>
      </w:r>
      <w:r w:rsidRPr="005602D6">
        <w:rPr>
          <w:rFonts w:cs="Arial"/>
        </w:rPr>
        <w:t>Zuidoostbeemster</w:t>
      </w:r>
      <w:r w:rsidR="0025593C" w:rsidRPr="005602D6">
        <w:rPr>
          <w:rFonts w:cs="Arial"/>
        </w:rPr>
        <w:t xml:space="preserve"> - Installatie </w:t>
      </w:r>
      <w:bookmarkEnd w:id="99"/>
      <w:r w:rsidRPr="005602D6">
        <w:rPr>
          <w:rFonts w:cs="Arial"/>
        </w:rPr>
        <w:t>2497</w:t>
      </w:r>
      <w:bookmarkEnd w:id="100"/>
      <w:bookmarkEnd w:id="102"/>
    </w:p>
    <w:bookmarkEnd w:id="101"/>
    <w:p w14:paraId="27907A5C" w14:textId="77777777" w:rsidR="0025593C" w:rsidRPr="005602D6" w:rsidRDefault="0025593C" w:rsidP="0025593C">
      <w:pPr>
        <w:rPr>
          <w:sz w:val="10"/>
          <w:szCs w:val="12"/>
        </w:rPr>
      </w:pPr>
    </w:p>
    <w:p w14:paraId="6CB2D09E" w14:textId="77777777" w:rsidR="00D97A66" w:rsidRPr="005602D6" w:rsidRDefault="0025593C" w:rsidP="00C04EE8">
      <w:pPr>
        <w:pStyle w:val="Kop2"/>
        <w:ind w:left="426" w:hanging="426"/>
      </w:pPr>
      <w:bookmarkStart w:id="103" w:name="_Toc114041531"/>
      <w:bookmarkStart w:id="104" w:name="_Toc206424312"/>
      <w:r w:rsidRPr="005602D6">
        <w:t>Gegevens van de installatie</w:t>
      </w:r>
      <w:bookmarkEnd w:id="103"/>
      <w:bookmarkEnd w:id="104"/>
    </w:p>
    <w:p w14:paraId="22FA3C41" w14:textId="77777777" w:rsidR="00CB6C39" w:rsidRPr="005602D6" w:rsidRDefault="00CB6C39" w:rsidP="00CB6C39">
      <w:pPr>
        <w:pStyle w:val="Kop2"/>
        <w:numPr>
          <w:ilvl w:val="0"/>
          <w:numId w:val="0"/>
        </w:numPr>
        <w:rPr>
          <w:sz w:val="22"/>
          <w:szCs w:val="28"/>
          <w:u w:val="single"/>
        </w:rPr>
      </w:pPr>
      <w:bookmarkStart w:id="105" w:name="_Toc206424313"/>
      <w:r w:rsidRPr="005602D6">
        <w:rPr>
          <w:sz w:val="22"/>
          <w:szCs w:val="28"/>
          <w:u w:val="single"/>
        </w:rPr>
        <w:ptab w:relativeTo="margin" w:alignment="right" w:leader="underscore"/>
      </w:r>
      <w:bookmarkEnd w:id="105"/>
      <w:r w:rsidRPr="005602D6">
        <w:rPr>
          <w:sz w:val="22"/>
          <w:szCs w:val="28"/>
          <w:u w:val="single"/>
        </w:rPr>
        <w:t xml:space="preserve"> </w:t>
      </w:r>
    </w:p>
    <w:tbl>
      <w:tblPr>
        <w:tblStyle w:val="Lijsttabel1licht-Accent3"/>
        <w:tblW w:w="9628" w:type="dxa"/>
        <w:tblLayout w:type="fixed"/>
        <w:tblLook w:val="0480" w:firstRow="0" w:lastRow="0" w:firstColumn="1" w:lastColumn="0" w:noHBand="0" w:noVBand="1"/>
      </w:tblPr>
      <w:tblGrid>
        <w:gridCol w:w="2268"/>
        <w:gridCol w:w="3544"/>
        <w:gridCol w:w="2126"/>
        <w:gridCol w:w="1690"/>
      </w:tblGrid>
      <w:tr w:rsidR="00580529" w:rsidRPr="005602D6" w14:paraId="4242EC69"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74E65104" w14:textId="77777777" w:rsidR="00580529" w:rsidRPr="005602D6" w:rsidRDefault="00580529" w:rsidP="00F00B07">
            <w:pPr>
              <w:keepNext/>
              <w:keepLines/>
              <w:rPr>
                <w:sz w:val="16"/>
                <w:szCs w:val="16"/>
              </w:rPr>
            </w:pPr>
            <w:r w:rsidRPr="005602D6">
              <w:rPr>
                <w:sz w:val="16"/>
                <w:szCs w:val="16"/>
              </w:rPr>
              <w:t>Pand/complex</w:t>
            </w:r>
          </w:p>
        </w:tc>
        <w:tc>
          <w:tcPr>
            <w:tcW w:w="3544" w:type="dxa"/>
            <w:vAlign w:val="center"/>
          </w:tcPr>
          <w:p w14:paraId="42BF0AA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School De Bloeiende Perelaar Zuidoostbeemster</w:t>
            </w:r>
          </w:p>
        </w:tc>
        <w:tc>
          <w:tcPr>
            <w:tcW w:w="2126" w:type="dxa"/>
            <w:vAlign w:val="center"/>
          </w:tcPr>
          <w:p w14:paraId="360785DA"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Aandrijving</w:t>
            </w:r>
          </w:p>
        </w:tc>
        <w:tc>
          <w:tcPr>
            <w:tcW w:w="1690" w:type="dxa"/>
          </w:tcPr>
          <w:p w14:paraId="59A6BAFC"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Tractie</w:t>
            </w:r>
          </w:p>
          <w:p w14:paraId="6C6037A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39AFEB12"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C745894" w14:textId="77777777" w:rsidR="00580529" w:rsidRPr="005602D6" w:rsidRDefault="00580529" w:rsidP="00F00B07">
            <w:pPr>
              <w:keepNext/>
              <w:keepLines/>
              <w:rPr>
                <w:sz w:val="16"/>
                <w:szCs w:val="16"/>
              </w:rPr>
            </w:pPr>
            <w:bookmarkStart w:id="106" w:name="_Hlk75955106"/>
            <w:r w:rsidRPr="005602D6">
              <w:rPr>
                <w:sz w:val="16"/>
                <w:szCs w:val="16"/>
              </w:rPr>
              <w:t>Adres</w:t>
            </w:r>
          </w:p>
        </w:tc>
        <w:tc>
          <w:tcPr>
            <w:tcW w:w="3544" w:type="dxa"/>
            <w:vAlign w:val="center"/>
          </w:tcPr>
          <w:p w14:paraId="3676F6D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Middenpad 1-3, Zuidoostbeemster</w:t>
            </w:r>
          </w:p>
        </w:tc>
        <w:tc>
          <w:tcPr>
            <w:tcW w:w="2126" w:type="dxa"/>
            <w:vAlign w:val="center"/>
          </w:tcPr>
          <w:p w14:paraId="0CE85E1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Stopplaatsen</w:t>
            </w:r>
          </w:p>
        </w:tc>
        <w:tc>
          <w:tcPr>
            <w:tcW w:w="1690" w:type="dxa"/>
          </w:tcPr>
          <w:p w14:paraId="496F475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4</w:t>
            </w:r>
          </w:p>
          <w:p w14:paraId="4D11A9E7"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bookmarkEnd w:id="106"/>
      <w:tr w:rsidR="00580529" w:rsidRPr="005602D6" w14:paraId="4EA294B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2CD9D773" w14:textId="77777777" w:rsidR="00580529" w:rsidRPr="005602D6" w:rsidRDefault="00580529" w:rsidP="00F00B07">
            <w:pPr>
              <w:keepNext/>
              <w:keepLines/>
              <w:rPr>
                <w:sz w:val="16"/>
                <w:szCs w:val="16"/>
              </w:rPr>
            </w:pPr>
            <w:r w:rsidRPr="005602D6">
              <w:rPr>
                <w:sz w:val="16"/>
                <w:szCs w:val="16"/>
              </w:rPr>
              <w:t>Aanduiding</w:t>
            </w:r>
          </w:p>
        </w:tc>
        <w:tc>
          <w:tcPr>
            <w:tcW w:w="3544" w:type="dxa"/>
            <w:vAlign w:val="center"/>
          </w:tcPr>
          <w:p w14:paraId="3C2B1C5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c>
          <w:tcPr>
            <w:tcW w:w="2126" w:type="dxa"/>
            <w:vAlign w:val="center"/>
          </w:tcPr>
          <w:p w14:paraId="5CE9F21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Schachttoegangen</w:t>
            </w:r>
          </w:p>
        </w:tc>
        <w:tc>
          <w:tcPr>
            <w:tcW w:w="1690" w:type="dxa"/>
          </w:tcPr>
          <w:p w14:paraId="15FA4690"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5</w:t>
            </w:r>
          </w:p>
          <w:p w14:paraId="3D71B7B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p>
        </w:tc>
      </w:tr>
      <w:tr w:rsidR="00580529" w:rsidRPr="005602D6" w14:paraId="5D67756C"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4E2F2BA2" w14:textId="77777777" w:rsidR="00580529" w:rsidRPr="005602D6" w:rsidRDefault="00580529" w:rsidP="00F00B07">
            <w:pPr>
              <w:keepNext/>
              <w:keepLines/>
              <w:rPr>
                <w:sz w:val="16"/>
                <w:szCs w:val="16"/>
              </w:rPr>
            </w:pPr>
            <w:r w:rsidRPr="005602D6">
              <w:rPr>
                <w:sz w:val="16"/>
                <w:szCs w:val="16"/>
              </w:rPr>
              <w:t>DLR-nummer</w:t>
            </w:r>
          </w:p>
        </w:tc>
        <w:tc>
          <w:tcPr>
            <w:tcW w:w="3544" w:type="dxa"/>
            <w:vAlign w:val="center"/>
          </w:tcPr>
          <w:p w14:paraId="02A9BDD2"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lift midde0001 01</w:t>
            </w:r>
          </w:p>
        </w:tc>
        <w:tc>
          <w:tcPr>
            <w:tcW w:w="2126" w:type="dxa"/>
            <w:vAlign w:val="center"/>
          </w:tcPr>
          <w:p w14:paraId="44E3DE35"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Kooitoegangen</w:t>
            </w:r>
          </w:p>
        </w:tc>
        <w:tc>
          <w:tcPr>
            <w:tcW w:w="1690" w:type="dxa"/>
          </w:tcPr>
          <w:p w14:paraId="74D06494"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w:t>
            </w:r>
          </w:p>
          <w:p w14:paraId="79AF83FD"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tr w:rsidR="00580529" w:rsidRPr="005602D6" w14:paraId="6005DAD1"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65109B74" w14:textId="77777777" w:rsidR="00580529" w:rsidRPr="005602D6" w:rsidRDefault="00580529" w:rsidP="00F00B07">
            <w:pPr>
              <w:keepNext/>
              <w:keepLines/>
              <w:rPr>
                <w:sz w:val="16"/>
                <w:szCs w:val="16"/>
              </w:rPr>
            </w:pPr>
            <w:r w:rsidRPr="005602D6">
              <w:rPr>
                <w:sz w:val="16"/>
                <w:szCs w:val="16"/>
              </w:rPr>
              <w:t>Onderhoudsfirma</w:t>
            </w:r>
          </w:p>
        </w:tc>
        <w:tc>
          <w:tcPr>
            <w:tcW w:w="3544" w:type="dxa"/>
            <w:vAlign w:val="center"/>
          </w:tcPr>
          <w:p w14:paraId="4928AE92"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MP Liften B.V.</w:t>
            </w:r>
          </w:p>
        </w:tc>
        <w:tc>
          <w:tcPr>
            <w:tcW w:w="2126" w:type="dxa"/>
            <w:vAlign w:val="center"/>
          </w:tcPr>
          <w:p w14:paraId="38BDF36D"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Ophanging</w:t>
            </w:r>
          </w:p>
        </w:tc>
        <w:tc>
          <w:tcPr>
            <w:tcW w:w="1690" w:type="dxa"/>
          </w:tcPr>
          <w:p w14:paraId="6A307503"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1:1</w:t>
            </w:r>
          </w:p>
        </w:tc>
      </w:tr>
      <w:tr w:rsidR="00580529" w:rsidRPr="005602D6" w14:paraId="106F5640" w14:textId="77777777" w:rsidTr="00F00B07">
        <w:trPr>
          <w:trHeight w:hRule="exact" w:val="231"/>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BA85EE3" w14:textId="77777777" w:rsidR="00580529" w:rsidRPr="005602D6" w:rsidRDefault="00580529" w:rsidP="00F00B07">
            <w:pPr>
              <w:keepNext/>
              <w:keepLines/>
              <w:rPr>
                <w:sz w:val="16"/>
                <w:szCs w:val="16"/>
              </w:rPr>
            </w:pPr>
            <w:r w:rsidRPr="005602D6">
              <w:rPr>
                <w:sz w:val="16"/>
                <w:szCs w:val="16"/>
              </w:rPr>
              <w:t>Installatienummer</w:t>
            </w:r>
          </w:p>
        </w:tc>
        <w:tc>
          <w:tcPr>
            <w:tcW w:w="3544" w:type="dxa"/>
            <w:vAlign w:val="center"/>
          </w:tcPr>
          <w:p w14:paraId="654D17EF"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2497</w:t>
            </w:r>
          </w:p>
        </w:tc>
        <w:tc>
          <w:tcPr>
            <w:tcW w:w="2126" w:type="dxa"/>
            <w:vAlign w:val="center"/>
          </w:tcPr>
          <w:p w14:paraId="599C142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Opstelling</w:t>
            </w:r>
          </w:p>
        </w:tc>
        <w:tc>
          <w:tcPr>
            <w:tcW w:w="1690" w:type="dxa"/>
          </w:tcPr>
          <w:p w14:paraId="53BCE378"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Binnen</w:t>
            </w:r>
          </w:p>
        </w:tc>
      </w:tr>
      <w:tr w:rsidR="00580529" w:rsidRPr="005602D6" w14:paraId="7F4D78A8" w14:textId="77777777" w:rsidTr="00F00B07">
        <w:trPr>
          <w:cnfStyle w:val="000000100000" w:firstRow="0" w:lastRow="0" w:firstColumn="0" w:lastColumn="0" w:oddVBand="0" w:evenVBand="0" w:oddHBand="1" w:evenHBand="0" w:firstRowFirstColumn="0" w:firstRowLastColumn="0" w:lastRowFirstColumn="0" w:lastRowLastColumn="0"/>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A4C9F0F" w14:textId="77777777" w:rsidR="00580529" w:rsidRPr="005602D6" w:rsidRDefault="00580529" w:rsidP="00F00B07">
            <w:pPr>
              <w:keepNext/>
              <w:keepLines/>
              <w:rPr>
                <w:sz w:val="16"/>
                <w:szCs w:val="16"/>
              </w:rPr>
            </w:pPr>
            <w:r w:rsidRPr="005602D6">
              <w:rPr>
                <w:sz w:val="16"/>
                <w:szCs w:val="16"/>
              </w:rPr>
              <w:t>Keurende instantie</w:t>
            </w:r>
          </w:p>
        </w:tc>
        <w:tc>
          <w:tcPr>
            <w:tcW w:w="3544" w:type="dxa"/>
            <w:vAlign w:val="center"/>
          </w:tcPr>
          <w:p w14:paraId="087EB2B5"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Aboma Inspections bv</w:t>
            </w:r>
          </w:p>
        </w:tc>
        <w:tc>
          <w:tcPr>
            <w:tcW w:w="2126" w:type="dxa"/>
            <w:vAlign w:val="center"/>
          </w:tcPr>
          <w:p w14:paraId="7F9A7C54"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Hefhoogte [m]</w:t>
            </w:r>
          </w:p>
        </w:tc>
        <w:tc>
          <w:tcPr>
            <w:tcW w:w="1690" w:type="dxa"/>
          </w:tcPr>
          <w:p w14:paraId="64A093A8"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5,88 m</w:t>
            </w:r>
          </w:p>
        </w:tc>
      </w:tr>
      <w:tr w:rsidR="00580529" w:rsidRPr="005602D6" w14:paraId="216AB364"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5A1AC30F" w14:textId="77777777" w:rsidR="00580529" w:rsidRPr="005602D6" w:rsidRDefault="00580529" w:rsidP="00F00B07">
            <w:pPr>
              <w:keepNext/>
              <w:keepLines/>
              <w:rPr>
                <w:sz w:val="16"/>
                <w:szCs w:val="16"/>
              </w:rPr>
            </w:pPr>
            <w:r w:rsidRPr="005602D6">
              <w:rPr>
                <w:sz w:val="16"/>
                <w:szCs w:val="16"/>
              </w:rPr>
              <w:t>Keurende instantie nr.</w:t>
            </w:r>
          </w:p>
        </w:tc>
        <w:tc>
          <w:tcPr>
            <w:tcW w:w="3544" w:type="dxa"/>
            <w:vAlign w:val="center"/>
          </w:tcPr>
          <w:p w14:paraId="4FBA045E"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AK51224</w:t>
            </w:r>
          </w:p>
        </w:tc>
        <w:tc>
          <w:tcPr>
            <w:tcW w:w="2126" w:type="dxa"/>
            <w:vAlign w:val="center"/>
          </w:tcPr>
          <w:p w14:paraId="2E4675E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r w:rsidRPr="005602D6">
              <w:rPr>
                <w:b/>
                <w:bCs/>
                <w:sz w:val="16"/>
                <w:szCs w:val="16"/>
              </w:rPr>
              <w:t>Hefsnelheid [m/s]</w:t>
            </w:r>
          </w:p>
        </w:tc>
        <w:tc>
          <w:tcPr>
            <w:tcW w:w="1690" w:type="dxa"/>
          </w:tcPr>
          <w:p w14:paraId="6025B3A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1,00 m/s</w:t>
            </w:r>
          </w:p>
        </w:tc>
      </w:tr>
      <w:tr w:rsidR="00580529" w:rsidRPr="005602D6" w14:paraId="75B3E4C7" w14:textId="77777777" w:rsidTr="00F00B07">
        <w:trPr>
          <w:cnfStyle w:val="000000100000" w:firstRow="0" w:lastRow="0" w:firstColumn="0" w:lastColumn="0" w:oddVBand="0" w:evenVBand="0" w:oddHBand="1" w:evenHBand="0" w:firstRowFirstColumn="0" w:firstRowLastColumn="0" w:lastRowFirstColumn="0" w:lastRowLastColumn="0"/>
          <w:trHeight w:hRule="exact" w:val="255"/>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570B801" w14:textId="77777777" w:rsidR="00580529" w:rsidRPr="005602D6" w:rsidRDefault="00580529" w:rsidP="00F00B07">
            <w:pPr>
              <w:keepNext/>
              <w:keepLines/>
              <w:rPr>
                <w:sz w:val="16"/>
                <w:szCs w:val="16"/>
              </w:rPr>
            </w:pPr>
            <w:r w:rsidRPr="005602D6">
              <w:rPr>
                <w:sz w:val="16"/>
                <w:szCs w:val="16"/>
              </w:rPr>
              <w:t>Spreek-/luistertype</w:t>
            </w:r>
          </w:p>
        </w:tc>
        <w:tc>
          <w:tcPr>
            <w:tcW w:w="3544" w:type="dxa"/>
            <w:vAlign w:val="center"/>
          </w:tcPr>
          <w:p w14:paraId="204FCC71"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Anders</w:t>
            </w:r>
          </w:p>
        </w:tc>
        <w:tc>
          <w:tcPr>
            <w:tcW w:w="2126" w:type="dxa"/>
            <w:vAlign w:val="center"/>
          </w:tcPr>
          <w:p w14:paraId="3062C8D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b/>
                <w:bCs/>
                <w:sz w:val="16"/>
                <w:szCs w:val="16"/>
              </w:rPr>
            </w:pPr>
            <w:r w:rsidRPr="005602D6">
              <w:rPr>
                <w:b/>
                <w:bCs/>
                <w:sz w:val="16"/>
                <w:szCs w:val="16"/>
              </w:rPr>
              <w:t>Hefvermogen [kg]</w:t>
            </w:r>
          </w:p>
        </w:tc>
        <w:tc>
          <w:tcPr>
            <w:tcW w:w="1690" w:type="dxa"/>
          </w:tcPr>
          <w:p w14:paraId="58C0C0DE" w14:textId="77777777" w:rsidR="00580529" w:rsidRPr="005602D6" w:rsidRDefault="00580529" w:rsidP="00F00B07">
            <w:pPr>
              <w:keepNext/>
              <w:keepLines/>
              <w:cnfStyle w:val="000000100000" w:firstRow="0" w:lastRow="0" w:firstColumn="0" w:lastColumn="0" w:oddVBand="0" w:evenVBand="0" w:oddHBand="1" w:evenHBand="0" w:firstRowFirstColumn="0" w:firstRowLastColumn="0" w:lastRowFirstColumn="0" w:lastRowLastColumn="0"/>
              <w:rPr>
                <w:sz w:val="16"/>
                <w:szCs w:val="16"/>
              </w:rPr>
            </w:pPr>
            <w:r w:rsidRPr="005602D6">
              <w:rPr>
                <w:sz w:val="16"/>
                <w:szCs w:val="16"/>
              </w:rPr>
              <w:t>630 kg</w:t>
            </w:r>
          </w:p>
        </w:tc>
      </w:tr>
      <w:tr w:rsidR="00580529" w:rsidRPr="005602D6" w14:paraId="2A614F5A" w14:textId="77777777" w:rsidTr="00F00B07">
        <w:trPr>
          <w:trHeight w:hRule="exact" w:val="227"/>
        </w:trPr>
        <w:tc>
          <w:tcPr>
            <w:cnfStyle w:val="001000000000" w:firstRow="0" w:lastRow="0" w:firstColumn="1" w:lastColumn="0" w:oddVBand="0" w:evenVBand="0" w:oddHBand="0" w:evenHBand="0" w:firstRowFirstColumn="0" w:firstRowLastColumn="0" w:lastRowFirstColumn="0" w:lastRowLastColumn="0"/>
            <w:tcW w:w="2268" w:type="dxa"/>
            <w:vAlign w:val="center"/>
          </w:tcPr>
          <w:p w14:paraId="115CA839" w14:textId="77777777" w:rsidR="00580529" w:rsidRPr="005602D6" w:rsidRDefault="00580529" w:rsidP="00F00B07">
            <w:pPr>
              <w:keepNext/>
              <w:keepLines/>
              <w:rPr>
                <w:sz w:val="16"/>
                <w:szCs w:val="16"/>
              </w:rPr>
            </w:pPr>
            <w:bookmarkStart w:id="107" w:name="_Hlk75954568"/>
            <w:r w:rsidRPr="005602D6">
              <w:rPr>
                <w:sz w:val="16"/>
                <w:szCs w:val="16"/>
              </w:rPr>
              <w:t>Bouwjaar</w:t>
            </w:r>
          </w:p>
        </w:tc>
        <w:tc>
          <w:tcPr>
            <w:tcW w:w="3544" w:type="dxa"/>
            <w:vAlign w:val="center"/>
          </w:tcPr>
          <w:p w14:paraId="2AAE44FC"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r w:rsidRPr="005602D6">
              <w:rPr>
                <w:sz w:val="16"/>
                <w:szCs w:val="16"/>
              </w:rPr>
              <w:t>2009</w:t>
            </w:r>
          </w:p>
        </w:tc>
        <w:tc>
          <w:tcPr>
            <w:tcW w:w="2126" w:type="dxa"/>
            <w:vAlign w:val="center"/>
          </w:tcPr>
          <w:p w14:paraId="7A994CD0"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b/>
                <w:bCs/>
                <w:sz w:val="16"/>
                <w:szCs w:val="16"/>
              </w:rPr>
            </w:pPr>
          </w:p>
        </w:tc>
        <w:tc>
          <w:tcPr>
            <w:tcW w:w="1690" w:type="dxa"/>
            <w:vAlign w:val="center"/>
          </w:tcPr>
          <w:p w14:paraId="6624BC86" w14:textId="77777777" w:rsidR="00580529" w:rsidRPr="005602D6" w:rsidRDefault="00580529" w:rsidP="00F00B07">
            <w:pPr>
              <w:keepNext/>
              <w:keepLines/>
              <w:cnfStyle w:val="000000000000" w:firstRow="0" w:lastRow="0" w:firstColumn="0" w:lastColumn="0" w:oddVBand="0" w:evenVBand="0" w:oddHBand="0" w:evenHBand="0" w:firstRowFirstColumn="0" w:firstRowLastColumn="0" w:lastRowFirstColumn="0" w:lastRowLastColumn="0"/>
              <w:rPr>
                <w:sz w:val="16"/>
                <w:szCs w:val="16"/>
              </w:rPr>
            </w:pPr>
          </w:p>
        </w:tc>
      </w:tr>
      <w:bookmarkEnd w:id="107"/>
    </w:tbl>
    <w:p w14:paraId="722DEE08" w14:textId="77777777" w:rsidR="000A166D" w:rsidRPr="005602D6" w:rsidRDefault="000A166D" w:rsidP="00876137">
      <w:pPr>
        <w:pStyle w:val="Geenafstand"/>
        <w:rPr>
          <w:rFonts w:cs="Arial"/>
          <w:sz w:val="20"/>
          <w:szCs w:val="20"/>
        </w:rPr>
      </w:pPr>
    </w:p>
    <w:p w14:paraId="6711ADE7" w14:textId="77777777" w:rsidR="00D97A66" w:rsidRPr="005602D6" w:rsidRDefault="00B878A2" w:rsidP="00C04EE8">
      <w:pPr>
        <w:pStyle w:val="Kop2"/>
        <w:numPr>
          <w:ilvl w:val="1"/>
          <w:numId w:val="13"/>
        </w:numPr>
        <w:ind w:left="426" w:hanging="426"/>
        <w:rPr>
          <w:u w:val="single"/>
        </w:rPr>
      </w:pPr>
      <w:bookmarkStart w:id="108" w:name="_Toc206424314"/>
      <w:r w:rsidRPr="005602D6">
        <w:rPr>
          <w:u w:val="single"/>
        </w:rPr>
        <w:t>L0605 Reviseren van de schachtdeuren (slijtende delen)</w:t>
      </w:r>
      <w:r w:rsidR="00A97126" w:rsidRPr="005602D6">
        <w:rPr>
          <w:u w:val="single"/>
        </w:rPr>
        <w:ptab w:relativeTo="margin" w:alignment="right" w:leader="underscore"/>
      </w:r>
      <w:bookmarkEnd w:id="108"/>
    </w:p>
    <w:p w14:paraId="2C4960A5" w14:textId="77777777" w:rsidR="00B878A2" w:rsidRPr="005602D6" w:rsidRDefault="00B878A2" w:rsidP="0025593C">
      <w:pPr>
        <w:rPr>
          <w:color w:val="2F5496" w:themeColor="accent1" w:themeShade="BF"/>
          <w:sz w:val="10"/>
          <w:szCs w:val="12"/>
        </w:rPr>
      </w:pPr>
    </w:p>
    <w:p w14:paraId="160D58BC"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911E004" w14:textId="77777777" w:rsidR="00D30CF8" w:rsidRPr="005602D6" w:rsidRDefault="00B878A2" w:rsidP="00C04EE8">
      <w:r w:rsidRPr="005602D6">
        <w:t xml:space="preserve">Onder het reviseren van de slijtende delen van de schachtdeuren wordt het vervangen en reviseren van alle aan slijtage onderhevige onderdelen van de schachtdeuren verstaan.  </w:t>
      </w:r>
      <w:r w:rsidRPr="005602D6">
        <w:br/>
        <w:t xml:space="preserve">De werkzaamheden betreffen, indien aanwezig, het vervangen van: </w:t>
      </w:r>
      <w:r w:rsidRPr="005602D6">
        <w:br/>
        <w:t xml:space="preserve">- de deurlooprollen, contrarollen en grendelrollen </w:t>
      </w:r>
      <w:r w:rsidRPr="005602D6">
        <w:br/>
        <w:t xml:space="preserve">- de gelijkloop-koppelkabels met omleidrollen  </w:t>
      </w:r>
      <w:r w:rsidRPr="005602D6">
        <w:br/>
        <w:t xml:space="preserve">- de geleidingssloffen </w:t>
      </w:r>
      <w:r w:rsidRPr="005602D6">
        <w:br/>
        <w:t xml:space="preserve">- de deur- en grendelcontacten met brugstukjes  </w:t>
      </w:r>
      <w:r w:rsidRPr="005602D6">
        <w:br/>
        <w:t xml:space="preserve">- de sluitgewichtkabel met omleidwiel  </w:t>
      </w:r>
      <w:r w:rsidRPr="005602D6">
        <w:br/>
        <w:t xml:space="preserve"> </w:t>
      </w:r>
      <w:r w:rsidRPr="005602D6">
        <w:br/>
        <w:t>Dit inclusief alle noodzakelijke afstellingen.</w:t>
      </w:r>
    </w:p>
    <w:p w14:paraId="5DCBCA60" w14:textId="77777777" w:rsidR="00F667CC" w:rsidRPr="005602D6" w:rsidRDefault="00F667CC" w:rsidP="00C04EE8"/>
    <w:p w14:paraId="6E1FA54E" w14:textId="77777777" w:rsidR="00D97A66" w:rsidRPr="005602D6" w:rsidRDefault="00B878A2" w:rsidP="00C04EE8">
      <w:pPr>
        <w:pStyle w:val="Kop2"/>
        <w:numPr>
          <w:ilvl w:val="1"/>
          <w:numId w:val="13"/>
        </w:numPr>
        <w:ind w:left="426" w:hanging="426"/>
        <w:rPr>
          <w:u w:val="single"/>
        </w:rPr>
      </w:pPr>
      <w:bookmarkStart w:id="109" w:name="_Toc206424315"/>
      <w:r w:rsidRPr="005602D6">
        <w:rPr>
          <w:u w:val="single"/>
        </w:rPr>
        <w:t>L0805 Reviseren van de cabinedeur(en)</w:t>
      </w:r>
      <w:r w:rsidR="00A97126" w:rsidRPr="005602D6">
        <w:rPr>
          <w:u w:val="single"/>
        </w:rPr>
        <w:ptab w:relativeTo="margin" w:alignment="right" w:leader="underscore"/>
      </w:r>
      <w:bookmarkEnd w:id="109"/>
    </w:p>
    <w:p w14:paraId="4F1598C5" w14:textId="77777777" w:rsidR="00B878A2" w:rsidRPr="005602D6" w:rsidRDefault="00B878A2" w:rsidP="0025593C">
      <w:pPr>
        <w:rPr>
          <w:color w:val="2F5496" w:themeColor="accent1" w:themeShade="BF"/>
          <w:sz w:val="10"/>
          <w:szCs w:val="12"/>
        </w:rPr>
      </w:pPr>
    </w:p>
    <w:p w14:paraId="0A92AC1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37E09EC3" w14:textId="77777777" w:rsidR="00D30CF8" w:rsidRPr="005602D6" w:rsidRDefault="00B878A2" w:rsidP="00C04EE8">
      <w:r w:rsidRPr="005602D6">
        <w:t xml:space="preserve">Onder het reviseren van de slijtende delen van de cabinedeuren wordt het vervangen en reviseren van alle aan slijtage onderhevige onderdelen van de cabinedeuren verstaan.  </w:t>
      </w:r>
      <w:r w:rsidRPr="005602D6">
        <w:br/>
        <w:t xml:space="preserve">De werkzaamheden betreffen, indien aanwezig, het vervangen van: </w:t>
      </w:r>
      <w:r w:rsidRPr="005602D6">
        <w:br/>
        <w:t xml:space="preserve">- de V-snaren en/of aandrijfband(en) </w:t>
      </w:r>
      <w:r w:rsidRPr="005602D6">
        <w:br/>
        <w:t xml:space="preserve">- de deurlooprollen en contrarollen </w:t>
      </w:r>
      <w:r w:rsidRPr="005602D6">
        <w:br/>
        <w:t xml:space="preserve">- de gelijkloopkoppelkabels met omleidrollen </w:t>
      </w:r>
      <w:r w:rsidRPr="005602D6">
        <w:br/>
        <w:t xml:space="preserve">- de deurgeleidingssloffen </w:t>
      </w:r>
      <w:r w:rsidRPr="005602D6">
        <w:br/>
        <w:t xml:space="preserve">- de deur- en grendelcontacten met brugstukjes </w:t>
      </w:r>
      <w:r w:rsidRPr="005602D6">
        <w:br/>
        <w:t xml:space="preserve">- de eindschakelaars en deurstuitbuffers </w:t>
      </w:r>
      <w:r w:rsidRPr="005602D6">
        <w:br/>
        <w:t xml:space="preserve"> </w:t>
      </w:r>
      <w:r w:rsidRPr="005602D6">
        <w:br/>
        <w:t>Dit inclusief alle noodzakelijke afstellingen.</w:t>
      </w:r>
    </w:p>
    <w:p w14:paraId="3F375F5A" w14:textId="77777777" w:rsidR="00F667CC" w:rsidRPr="005602D6" w:rsidRDefault="00F667CC" w:rsidP="00C04EE8"/>
    <w:p w14:paraId="4A51E898" w14:textId="77777777" w:rsidR="00D97A66" w:rsidRPr="005602D6" w:rsidRDefault="00B878A2" w:rsidP="00C04EE8">
      <w:pPr>
        <w:pStyle w:val="Kop2"/>
        <w:numPr>
          <w:ilvl w:val="1"/>
          <w:numId w:val="13"/>
        </w:numPr>
        <w:ind w:left="426" w:hanging="426"/>
        <w:rPr>
          <w:u w:val="single"/>
        </w:rPr>
      </w:pPr>
      <w:bookmarkStart w:id="110" w:name="_Toc206424316"/>
      <w:r w:rsidRPr="005602D6">
        <w:rPr>
          <w:u w:val="single"/>
        </w:rPr>
        <w:t>L0806 Vervangen van de cabinedeuraandrijving</w:t>
      </w:r>
      <w:r w:rsidR="00A97126" w:rsidRPr="005602D6">
        <w:rPr>
          <w:u w:val="single"/>
        </w:rPr>
        <w:ptab w:relativeTo="margin" w:alignment="right" w:leader="underscore"/>
      </w:r>
      <w:bookmarkEnd w:id="110"/>
    </w:p>
    <w:p w14:paraId="4354F472" w14:textId="77777777" w:rsidR="00B878A2" w:rsidRPr="005602D6" w:rsidRDefault="00B878A2" w:rsidP="0025593C">
      <w:pPr>
        <w:rPr>
          <w:color w:val="2F5496" w:themeColor="accent1" w:themeShade="BF"/>
          <w:sz w:val="10"/>
          <w:szCs w:val="12"/>
        </w:rPr>
      </w:pPr>
    </w:p>
    <w:p w14:paraId="2D32A277"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A8F7C09" w14:textId="77777777" w:rsidR="00D30CF8" w:rsidRPr="005602D6" w:rsidRDefault="00B878A2" w:rsidP="00C04EE8">
      <w:r w:rsidRPr="005602D6">
        <w:t>Het leveren en vervangen van de cabinedeuraandrijving. Het mechanische deel van de cabinedeuraandrijving compleet vervangen door een nieuwe snelheidsgeregelde elektromotor met tandriem aandrijving. Dit inclusief alle aanverwante onderdelen, bekabeling/bedrading en noodzakelijke afstellingen. Indien aanwezig, de  besturingsprinten en snelheidsregelaar compleet vervangen door nieuwe onderdelen, passend bij de toe te passen elektromotor.</w:t>
      </w:r>
    </w:p>
    <w:p w14:paraId="3D961FB7" w14:textId="77777777" w:rsidR="00F667CC" w:rsidRPr="005602D6" w:rsidRDefault="00F667CC" w:rsidP="00C04EE8"/>
    <w:p w14:paraId="434B7D08" w14:textId="77777777" w:rsidR="00D97A66" w:rsidRPr="005602D6" w:rsidRDefault="00B878A2" w:rsidP="00C04EE8">
      <w:pPr>
        <w:pStyle w:val="Kop2"/>
        <w:numPr>
          <w:ilvl w:val="1"/>
          <w:numId w:val="13"/>
        </w:numPr>
        <w:ind w:left="426" w:hanging="426"/>
        <w:rPr>
          <w:u w:val="single"/>
        </w:rPr>
      </w:pPr>
      <w:bookmarkStart w:id="111" w:name="_Toc206424317"/>
      <w:r w:rsidRPr="005602D6">
        <w:rPr>
          <w:u w:val="single"/>
        </w:rPr>
        <w:lastRenderedPageBreak/>
        <w:t>L0860 Aanbrengen van een sensorlijst/detectielijst (aanbeveling)</w:t>
      </w:r>
      <w:r w:rsidR="00A97126" w:rsidRPr="005602D6">
        <w:rPr>
          <w:u w:val="single"/>
        </w:rPr>
        <w:ptab w:relativeTo="margin" w:alignment="right" w:leader="underscore"/>
      </w:r>
      <w:bookmarkEnd w:id="111"/>
    </w:p>
    <w:p w14:paraId="420875AC" w14:textId="77777777" w:rsidR="00B878A2" w:rsidRPr="005602D6" w:rsidRDefault="00B878A2" w:rsidP="0025593C">
      <w:pPr>
        <w:rPr>
          <w:color w:val="2F5496" w:themeColor="accent1" w:themeShade="BF"/>
          <w:sz w:val="10"/>
          <w:szCs w:val="12"/>
        </w:rPr>
      </w:pPr>
    </w:p>
    <w:p w14:paraId="59971230"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13A198F3" w14:textId="77777777" w:rsidR="00D30CF8" w:rsidRPr="005602D6" w:rsidRDefault="00B878A2" w:rsidP="00C04EE8">
      <w:r w:rsidRPr="005602D6">
        <w:t>Het leveren en aanbrengen van de sensorlijst/detectielijst ten behoeve van de cabinedeurbeveiliging. De uitvoering gebeurt d.m.v. een vaste montage aan het cabinemeubel (niet aan cabinedeurvleugel). Dit inclusief alle aanverwante onderdelen, bekabeling/bedrading en noodzakelijke afstellingen en aanpassingen aan cabine en/of cabinedagstuk.</w:t>
      </w:r>
    </w:p>
    <w:p w14:paraId="39757021" w14:textId="77777777" w:rsidR="00F667CC" w:rsidRPr="005602D6" w:rsidRDefault="00F667CC" w:rsidP="00C04EE8"/>
    <w:p w14:paraId="695B7143" w14:textId="77777777" w:rsidR="00D97A66" w:rsidRPr="005602D6" w:rsidRDefault="00B878A2" w:rsidP="00C04EE8">
      <w:pPr>
        <w:pStyle w:val="Kop2"/>
        <w:numPr>
          <w:ilvl w:val="1"/>
          <w:numId w:val="13"/>
        </w:numPr>
        <w:ind w:left="426" w:hanging="426"/>
        <w:rPr>
          <w:u w:val="single"/>
        </w:rPr>
      </w:pPr>
      <w:bookmarkStart w:id="112" w:name="_Toc206424318"/>
      <w:r w:rsidRPr="005602D6">
        <w:rPr>
          <w:u w:val="single"/>
        </w:rPr>
        <w:t>L0915 Vervangen van de verende stuitingen van de cabine</w:t>
      </w:r>
      <w:r w:rsidR="00A97126" w:rsidRPr="005602D6">
        <w:rPr>
          <w:u w:val="single"/>
        </w:rPr>
        <w:ptab w:relativeTo="margin" w:alignment="right" w:leader="underscore"/>
      </w:r>
      <w:bookmarkEnd w:id="112"/>
    </w:p>
    <w:p w14:paraId="7414F7EB" w14:textId="77777777" w:rsidR="00B878A2" w:rsidRPr="005602D6" w:rsidRDefault="00B878A2" w:rsidP="0025593C">
      <w:pPr>
        <w:rPr>
          <w:color w:val="2F5496" w:themeColor="accent1" w:themeShade="BF"/>
          <w:sz w:val="10"/>
          <w:szCs w:val="12"/>
        </w:rPr>
      </w:pPr>
    </w:p>
    <w:p w14:paraId="6377F7BE"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p>
    <w:p w14:paraId="0C681A27" w14:textId="77777777" w:rsidR="00D30CF8" w:rsidRPr="005602D6" w:rsidRDefault="00B878A2" w:rsidP="00C04EE8">
      <w:r w:rsidRPr="005602D6">
        <w:t>Het leveren en aanbrengen van de verende stuitingen onder de baan van de liftcabine, geschikt voor (een eventuele nieuwe situatie van) de lift.</w:t>
      </w:r>
    </w:p>
    <w:p w14:paraId="10C013C0" w14:textId="77777777" w:rsidR="00F667CC" w:rsidRPr="005602D6" w:rsidRDefault="00F667CC" w:rsidP="00C04EE8"/>
    <w:p w14:paraId="33C26E77" w14:textId="77777777" w:rsidR="00D97A66" w:rsidRPr="005602D6" w:rsidRDefault="00B878A2" w:rsidP="00C04EE8">
      <w:pPr>
        <w:pStyle w:val="Kop2"/>
        <w:numPr>
          <w:ilvl w:val="1"/>
          <w:numId w:val="13"/>
        </w:numPr>
        <w:ind w:left="426" w:hanging="426"/>
        <w:rPr>
          <w:u w:val="single"/>
        </w:rPr>
      </w:pPr>
      <w:bookmarkStart w:id="113" w:name="_Toc74780515"/>
      <w:bookmarkStart w:id="114" w:name="_Toc114041532"/>
      <w:bookmarkStart w:id="115" w:name="_Toc206424319"/>
      <w:r w:rsidRPr="005602D6">
        <w:rPr>
          <w:u w:val="single"/>
        </w:rPr>
        <w:t xml:space="preserve">L1030 </w:t>
      </w:r>
      <w:bookmarkEnd w:id="113"/>
      <w:r w:rsidRPr="005602D6">
        <w:rPr>
          <w:u w:val="single"/>
        </w:rPr>
        <w:t>Vervangen van de verende stuitingen van het tegengewicht</w:t>
      </w:r>
      <w:bookmarkEnd w:id="114"/>
      <w:r w:rsidR="00A97126" w:rsidRPr="005602D6">
        <w:rPr>
          <w:u w:val="single"/>
        </w:rPr>
        <w:ptab w:relativeTo="margin" w:alignment="right" w:leader="underscore"/>
      </w:r>
      <w:bookmarkEnd w:id="115"/>
    </w:p>
    <w:p w14:paraId="45148A2C" w14:textId="77777777" w:rsidR="00B878A2" w:rsidRPr="005602D6" w:rsidRDefault="00B878A2" w:rsidP="0025593C">
      <w:pPr>
        <w:rPr>
          <w:color w:val="2F5496" w:themeColor="accent1" w:themeShade="BF"/>
          <w:sz w:val="10"/>
          <w:szCs w:val="12"/>
        </w:rPr>
      </w:pPr>
      <w:bookmarkStart w:id="116" w:name="_Toc74780517"/>
    </w:p>
    <w:p w14:paraId="400583A4" w14:textId="77777777" w:rsidR="00DE034E" w:rsidRPr="005602D6" w:rsidRDefault="00DE034E" w:rsidP="0025593C">
      <w:pPr>
        <w:rPr>
          <w:b/>
          <w:bCs/>
          <w:color w:val="201751"/>
        </w:rPr>
      </w:pPr>
      <w:r w:rsidRPr="005602D6">
        <w:rPr>
          <w:b/>
          <w:bCs/>
          <w:color w:val="201751"/>
        </w:rPr>
        <w:t>Specifiek</w:t>
      </w:r>
      <w:r w:rsidR="00126C2B" w:rsidRPr="005602D6">
        <w:rPr>
          <w:b/>
          <w:bCs/>
          <w:color w:val="201751"/>
        </w:rPr>
        <w:t>e beschrijving</w:t>
      </w:r>
      <w:bookmarkEnd w:id="116"/>
    </w:p>
    <w:p w14:paraId="2E97F343" w14:textId="77777777" w:rsidR="00D30CF8" w:rsidRPr="005602D6" w:rsidRDefault="00B878A2" w:rsidP="00C04EE8">
      <w:r w:rsidRPr="005602D6">
        <w:t>Het leveren en vervangen van de verende stuitingen onder de baan van het tegengewicht, geschikt voor (een eventuele nieuwe situatie van) de lift.</w:t>
      </w:r>
    </w:p>
    <w:p w14:paraId="165C0C29" w14:textId="77777777" w:rsidR="00F667CC" w:rsidRPr="005602D6" w:rsidRDefault="00F667CC" w:rsidP="00C04EE8"/>
    <w:p w14:paraId="644B4AEC" w14:textId="77777777" w:rsidR="00CD746C" w:rsidRPr="005602D6" w:rsidRDefault="00CD746C">
      <w:pPr>
        <w:spacing w:after="160" w:line="259" w:lineRule="auto"/>
        <w:rPr>
          <w:rFonts w:eastAsiaTheme="minorHAnsi" w:cstheme="minorBidi"/>
          <w:sz w:val="22"/>
        </w:rPr>
      </w:pPr>
      <w:r w:rsidRPr="005602D6">
        <w:br w:type="page"/>
      </w:r>
    </w:p>
    <w:p w14:paraId="1067D9E5" w14:textId="6041D955" w:rsidR="00B32520" w:rsidRPr="005602D6" w:rsidRDefault="00A90ACB">
      <w:pPr>
        <w:spacing w:after="160" w:line="259" w:lineRule="auto"/>
      </w:pPr>
      <w:r w:rsidRPr="005602D6">
        <w:rPr>
          <w:rFonts w:eastAsia="Verdana" w:cs="Times New Roman"/>
          <w:noProof/>
          <w:szCs w:val="18"/>
        </w:rPr>
        <w:lastRenderedPageBreak/>
        <w:drawing>
          <wp:anchor distT="0" distB="0" distL="114300" distR="114300" simplePos="0" relativeHeight="251670528" behindDoc="1" locked="0" layoutInCell="1" allowOverlap="1" wp14:anchorId="05C71971" wp14:editId="593B7289">
            <wp:simplePos x="0" y="0"/>
            <wp:positionH relativeFrom="page">
              <wp:align>right</wp:align>
            </wp:positionH>
            <wp:positionV relativeFrom="paragraph">
              <wp:posOffset>-1527175</wp:posOffset>
            </wp:positionV>
            <wp:extent cx="7542953" cy="10677525"/>
            <wp:effectExtent l="0" t="0" r="127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42953" cy="10677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5B714D" w14:textId="5CCA8449" w:rsidR="00622123" w:rsidRPr="005602D6" w:rsidRDefault="00622123" w:rsidP="00B32520">
      <w:pPr>
        <w:spacing w:after="160" w:line="259" w:lineRule="auto"/>
      </w:pPr>
    </w:p>
    <w:p w14:paraId="23333C39" w14:textId="2338C128" w:rsidR="00D30CF8" w:rsidRPr="005602D6" w:rsidRDefault="00D30CF8" w:rsidP="004025D7">
      <w:pPr>
        <w:pStyle w:val="Geenafstand"/>
      </w:pPr>
    </w:p>
    <w:sectPr w:rsidR="00D30CF8" w:rsidRPr="005602D6" w:rsidSect="005E1A92">
      <w:headerReference w:type="default" r:id="rId13"/>
      <w:footerReference w:type="default" r:id="rId14"/>
      <w:pgSz w:w="11906" w:h="16838"/>
      <w:pgMar w:top="2410" w:right="851" w:bottom="1418" w:left="1418" w:header="851"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76C296" w14:textId="77777777" w:rsidR="00B249CA" w:rsidRDefault="00B249CA" w:rsidP="00D73E79">
      <w:pPr>
        <w:spacing w:line="240" w:lineRule="auto"/>
      </w:pPr>
      <w:r>
        <w:separator/>
      </w:r>
    </w:p>
  </w:endnote>
  <w:endnote w:type="continuationSeparator" w:id="0">
    <w:p w14:paraId="64E01297" w14:textId="77777777" w:rsidR="00B249CA" w:rsidRDefault="00B249CA" w:rsidP="00D73E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0A5FE" w14:textId="77777777" w:rsidR="00A324A5" w:rsidRPr="00A324A5" w:rsidRDefault="00000000" w:rsidP="00A324A5">
    <w:pPr>
      <w:pStyle w:val="Voettekst"/>
      <w:jc w:val="right"/>
      <w:rPr>
        <w:sz w:val="16"/>
        <w:szCs w:val="16"/>
      </w:rPr>
    </w:pPr>
    <w:sdt>
      <w:sdtPr>
        <w:rPr>
          <w:sz w:val="16"/>
          <w:szCs w:val="16"/>
        </w:rPr>
        <w:id w:val="-1769616900"/>
        <w:docPartObj>
          <w:docPartGallery w:val="Page Numbers (Top of Page)"/>
          <w:docPartUnique/>
        </w:docPartObj>
      </w:sdtPr>
      <w:sdtContent>
        <w:r w:rsidR="00A324A5" w:rsidRPr="00A324A5">
          <w:rPr>
            <w:rFonts w:cstheme="minorHAnsi"/>
            <w:color w:val="00B0F0"/>
            <w:sz w:val="16"/>
            <w:szCs w:val="16"/>
          </w:rPr>
          <w:t xml:space="preserve">Pagina </w:t>
        </w:r>
        <w:r w:rsidR="00A324A5" w:rsidRPr="00A324A5">
          <w:rPr>
            <w:rFonts w:cstheme="minorHAnsi"/>
            <w:sz w:val="16"/>
            <w:szCs w:val="16"/>
          </w:rPr>
          <w:fldChar w:fldCharType="begin"/>
        </w:r>
        <w:r w:rsidR="00A324A5" w:rsidRPr="00A324A5">
          <w:rPr>
            <w:rFonts w:cstheme="minorHAnsi"/>
            <w:sz w:val="16"/>
            <w:szCs w:val="16"/>
          </w:rPr>
          <w:instrText>PAGE</w:instrText>
        </w:r>
        <w:r w:rsidR="00A324A5" w:rsidRPr="00A324A5">
          <w:rPr>
            <w:rFonts w:cstheme="minorHAnsi"/>
            <w:sz w:val="16"/>
            <w:szCs w:val="16"/>
          </w:rPr>
          <w:fldChar w:fldCharType="separate"/>
        </w:r>
        <w:r w:rsidR="00A324A5" w:rsidRPr="00A324A5">
          <w:rPr>
            <w:rFonts w:cstheme="minorHAnsi"/>
            <w:sz w:val="16"/>
            <w:szCs w:val="16"/>
          </w:rPr>
          <w:t>1</w:t>
        </w:r>
        <w:r w:rsidR="00A324A5" w:rsidRPr="00A324A5">
          <w:rPr>
            <w:rFonts w:cstheme="minorHAnsi"/>
            <w:sz w:val="16"/>
            <w:szCs w:val="16"/>
          </w:rPr>
          <w:fldChar w:fldCharType="end"/>
        </w:r>
        <w:r w:rsidR="00A324A5" w:rsidRPr="00A324A5">
          <w:rPr>
            <w:rFonts w:cstheme="minorHAnsi"/>
            <w:sz w:val="16"/>
            <w:szCs w:val="16"/>
          </w:rPr>
          <w:t xml:space="preserve"> | </w:t>
        </w:r>
        <w:r w:rsidR="00A324A5" w:rsidRPr="00A324A5">
          <w:rPr>
            <w:rFonts w:cstheme="minorHAnsi"/>
            <w:sz w:val="16"/>
            <w:szCs w:val="16"/>
          </w:rPr>
          <w:fldChar w:fldCharType="begin"/>
        </w:r>
        <w:r w:rsidR="00A324A5" w:rsidRPr="00A324A5">
          <w:rPr>
            <w:rFonts w:cstheme="minorHAnsi"/>
            <w:sz w:val="16"/>
            <w:szCs w:val="16"/>
          </w:rPr>
          <w:instrText>NUMPAGES</w:instrText>
        </w:r>
        <w:r w:rsidR="00A324A5" w:rsidRPr="00A324A5">
          <w:rPr>
            <w:rFonts w:cstheme="minorHAnsi"/>
            <w:sz w:val="16"/>
            <w:szCs w:val="16"/>
          </w:rPr>
          <w:fldChar w:fldCharType="separate"/>
        </w:r>
        <w:r w:rsidR="00A324A5" w:rsidRPr="00A324A5">
          <w:rPr>
            <w:rFonts w:cstheme="minorHAnsi"/>
            <w:sz w:val="16"/>
            <w:szCs w:val="16"/>
          </w:rPr>
          <w:t>15</w:t>
        </w:r>
        <w:r w:rsidR="00A324A5" w:rsidRPr="00A324A5">
          <w:rPr>
            <w:rFonts w:cstheme="minorHAnsi"/>
            <w:sz w:val="16"/>
            <w:szCs w:val="16"/>
          </w:rPr>
          <w:fldChar w:fldCharType="end"/>
        </w:r>
      </w:sdtContent>
    </w:sdt>
  </w:p>
  <w:p w14:paraId="215D0407" w14:textId="77777777" w:rsidR="0090399C" w:rsidRDefault="0090399C" w:rsidP="00A324A5">
    <w:pPr>
      <w:pStyle w:val="Voetteks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CF32F" w14:textId="77777777" w:rsidR="00B249CA" w:rsidRDefault="00B249CA" w:rsidP="00D73E79">
      <w:pPr>
        <w:spacing w:line="240" w:lineRule="auto"/>
      </w:pPr>
      <w:r>
        <w:separator/>
      </w:r>
    </w:p>
  </w:footnote>
  <w:footnote w:type="continuationSeparator" w:id="0">
    <w:p w14:paraId="42B9FE44" w14:textId="77777777" w:rsidR="00B249CA" w:rsidRDefault="00B249CA" w:rsidP="00D73E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5E3F2" w14:textId="77777777" w:rsidR="0090399C" w:rsidRDefault="009936C0" w:rsidP="009B6164">
    <w:pPr>
      <w:pStyle w:val="Koptekst"/>
      <w:tabs>
        <w:tab w:val="clear" w:pos="4536"/>
        <w:tab w:val="clear" w:pos="9072"/>
        <w:tab w:val="left" w:pos="1020"/>
        <w:tab w:val="left" w:pos="5835"/>
      </w:tabs>
    </w:pPr>
    <w:r>
      <w:rPr>
        <w:noProof/>
      </w:rPr>
      <w:drawing>
        <wp:anchor distT="0" distB="0" distL="114300" distR="114300" simplePos="0" relativeHeight="251667456" behindDoc="1" locked="1" layoutInCell="1" allowOverlap="1" wp14:anchorId="741CA3C4" wp14:editId="09C3840D">
          <wp:simplePos x="0" y="0"/>
          <wp:positionH relativeFrom="page">
            <wp:posOffset>638175</wp:posOffset>
          </wp:positionH>
          <wp:positionV relativeFrom="page">
            <wp:posOffset>478790</wp:posOffset>
          </wp:positionV>
          <wp:extent cx="2519680" cy="478790"/>
          <wp:effectExtent l="0" t="0" r="0" b="0"/>
          <wp:wrapNone/>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fbeelding 2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519680" cy="478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9217C">
      <w:rPr>
        <w:rFonts w:cstheme="minorHAnsi"/>
        <w:noProof/>
        <w:color w:val="ED7D31" w:themeColor="accent2"/>
        <w:sz w:val="16"/>
        <w:szCs w:val="16"/>
      </w:rPr>
      <w:drawing>
        <wp:anchor distT="0" distB="0" distL="114300" distR="114300" simplePos="0" relativeHeight="251665408" behindDoc="1" locked="1" layoutInCell="1" allowOverlap="1" wp14:anchorId="2CADA54A" wp14:editId="1CAAD510">
          <wp:simplePos x="0" y="0"/>
          <wp:positionH relativeFrom="page">
            <wp:align>right</wp:align>
          </wp:positionH>
          <wp:positionV relativeFrom="page">
            <wp:align>top</wp:align>
          </wp:positionV>
          <wp:extent cx="7559675" cy="10695305"/>
          <wp:effectExtent l="0" t="0" r="0" b="0"/>
          <wp:wrapNone/>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7559675" cy="10695305"/>
                  </a:xfrm>
                  <a:prstGeom prst="rect">
                    <a:avLst/>
                  </a:prstGeom>
                </pic:spPr>
              </pic:pic>
            </a:graphicData>
          </a:graphic>
          <wp14:sizeRelH relativeFrom="margin">
            <wp14:pctWidth>0</wp14:pctWidth>
          </wp14:sizeRelH>
          <wp14:sizeRelV relativeFrom="margin">
            <wp14:pctHeight>0</wp14:pctHeight>
          </wp14:sizeRelV>
        </wp:anchor>
      </w:drawing>
    </w:r>
    <w:r w:rsidR="0090399C">
      <w:tab/>
    </w:r>
    <w:r w:rsidR="0090399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style="width:48.75pt;height:93.75pt;visibility:visible;mso-wrap-style:square" o:bullet="t">
        <v:imagedata r:id="rId1" o:title=""/>
      </v:shape>
    </w:pict>
  </w:numPicBullet>
  <w:numPicBullet w:numPicBulletId="1">
    <w:pict>
      <v:shape id="_x0000_i1069" type="#_x0000_t75" style="width:377.25pt;height:360.75pt;visibility:visible;mso-wrap-style:square" o:bullet="t">
        <v:imagedata r:id="rId2" o:title=""/>
      </v:shape>
    </w:pict>
  </w:numPicBullet>
  <w:abstractNum w:abstractNumId="0" w15:restartNumberingAfterBreak="0">
    <w:nsid w:val="10512E28"/>
    <w:multiLevelType w:val="hybridMultilevel"/>
    <w:tmpl w:val="B10C9ECC"/>
    <w:lvl w:ilvl="0" w:tplc="FE521554">
      <w:start w:val="1"/>
      <w:numFmt w:val="bullet"/>
      <w:lvlText w:val=""/>
      <w:lvlPicBulletId w:val="0"/>
      <w:lvlJc w:val="left"/>
      <w:pPr>
        <w:ind w:left="360" w:hanging="360"/>
      </w:pPr>
      <w:rPr>
        <w:rFonts w:ascii="Symbol" w:hAnsi="Symbol" w:hint="default"/>
        <w:color w:val="auto"/>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1E0322AE"/>
    <w:multiLevelType w:val="hybridMultilevel"/>
    <w:tmpl w:val="62EC8C24"/>
    <w:lvl w:ilvl="0" w:tplc="CA48C61A">
      <w:numFmt w:val="bullet"/>
      <w:lvlText w:val=""/>
      <w:lvlPicBulletId w:val="1"/>
      <w:lvlJc w:val="left"/>
      <w:pPr>
        <w:ind w:left="720" w:hanging="360"/>
      </w:pPr>
      <w:rPr>
        <w:rFonts w:ascii="Symbol" w:eastAsia="Times New Roman"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EB8256B"/>
    <w:multiLevelType w:val="multilevel"/>
    <w:tmpl w:val="67ACAD2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3023D20"/>
    <w:multiLevelType w:val="hybridMultilevel"/>
    <w:tmpl w:val="E5B60206"/>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C38645D"/>
    <w:multiLevelType w:val="hybridMultilevel"/>
    <w:tmpl w:val="CAB8A50C"/>
    <w:lvl w:ilvl="0" w:tplc="0116FAFE">
      <w:numFmt w:val="bullet"/>
      <w:lvlText w:val="-"/>
      <w:lvlJc w:val="left"/>
      <w:pPr>
        <w:tabs>
          <w:tab w:val="num" w:pos="0"/>
        </w:tabs>
        <w:ind w:left="720" w:hanging="360"/>
      </w:pPr>
      <w:rPr>
        <w:rFonts w:ascii="Arial" w:eastAsia="Calibri" w:hAnsi="Aria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FEE4021"/>
    <w:multiLevelType w:val="hybridMultilevel"/>
    <w:tmpl w:val="2E8CF560"/>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C90354"/>
    <w:multiLevelType w:val="multilevel"/>
    <w:tmpl w:val="9AC85008"/>
    <w:lvl w:ilvl="0">
      <w:start w:val="1"/>
      <w:numFmt w:val="decimal"/>
      <w:pStyle w:val="Kop1"/>
      <w:lvlText w:val="%1."/>
      <w:lvlJc w:val="left"/>
      <w:pPr>
        <w:ind w:left="360" w:hanging="360"/>
      </w:pPr>
    </w:lvl>
    <w:lvl w:ilvl="1">
      <w:start w:val="2"/>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4A5F51E2"/>
    <w:multiLevelType w:val="hybridMultilevel"/>
    <w:tmpl w:val="41D621FE"/>
    <w:lvl w:ilvl="0" w:tplc="451A6F34">
      <w:start w:val="1"/>
      <w:numFmt w:val="decimal"/>
      <w:pStyle w:val="Kop2"/>
      <w:lvlText w:val="%1.1"/>
      <w:lvlJc w:val="left"/>
      <w:pPr>
        <w:ind w:left="643" w:hanging="360"/>
      </w:pPr>
      <w:rPr>
        <w:rFonts w:hint="default"/>
      </w:rPr>
    </w:lvl>
    <w:lvl w:ilvl="1" w:tplc="04130019" w:tentative="1">
      <w:start w:val="1"/>
      <w:numFmt w:val="lowerLetter"/>
      <w:lvlText w:val="%2."/>
      <w:lvlJc w:val="left"/>
      <w:pPr>
        <w:ind w:left="1363" w:hanging="360"/>
      </w:pPr>
    </w:lvl>
    <w:lvl w:ilvl="2" w:tplc="0413001B" w:tentative="1">
      <w:start w:val="1"/>
      <w:numFmt w:val="lowerRoman"/>
      <w:lvlText w:val="%3."/>
      <w:lvlJc w:val="right"/>
      <w:pPr>
        <w:ind w:left="2083" w:hanging="180"/>
      </w:pPr>
    </w:lvl>
    <w:lvl w:ilvl="3" w:tplc="0413000F" w:tentative="1">
      <w:start w:val="1"/>
      <w:numFmt w:val="decimal"/>
      <w:lvlText w:val="%4."/>
      <w:lvlJc w:val="left"/>
      <w:pPr>
        <w:ind w:left="2803" w:hanging="360"/>
      </w:pPr>
    </w:lvl>
    <w:lvl w:ilvl="4" w:tplc="04130019" w:tentative="1">
      <w:start w:val="1"/>
      <w:numFmt w:val="lowerLetter"/>
      <w:lvlText w:val="%5."/>
      <w:lvlJc w:val="left"/>
      <w:pPr>
        <w:ind w:left="3523" w:hanging="360"/>
      </w:pPr>
    </w:lvl>
    <w:lvl w:ilvl="5" w:tplc="0413001B" w:tentative="1">
      <w:start w:val="1"/>
      <w:numFmt w:val="lowerRoman"/>
      <w:lvlText w:val="%6."/>
      <w:lvlJc w:val="right"/>
      <w:pPr>
        <w:ind w:left="4243" w:hanging="180"/>
      </w:pPr>
    </w:lvl>
    <w:lvl w:ilvl="6" w:tplc="0413000F" w:tentative="1">
      <w:start w:val="1"/>
      <w:numFmt w:val="decimal"/>
      <w:lvlText w:val="%7."/>
      <w:lvlJc w:val="left"/>
      <w:pPr>
        <w:ind w:left="4963" w:hanging="360"/>
      </w:pPr>
    </w:lvl>
    <w:lvl w:ilvl="7" w:tplc="04130019" w:tentative="1">
      <w:start w:val="1"/>
      <w:numFmt w:val="lowerLetter"/>
      <w:lvlText w:val="%8."/>
      <w:lvlJc w:val="left"/>
      <w:pPr>
        <w:ind w:left="5683" w:hanging="360"/>
      </w:pPr>
    </w:lvl>
    <w:lvl w:ilvl="8" w:tplc="0413001B" w:tentative="1">
      <w:start w:val="1"/>
      <w:numFmt w:val="lowerRoman"/>
      <w:lvlText w:val="%9."/>
      <w:lvlJc w:val="right"/>
      <w:pPr>
        <w:ind w:left="6403" w:hanging="180"/>
      </w:pPr>
    </w:lvl>
  </w:abstractNum>
  <w:abstractNum w:abstractNumId="8" w15:restartNumberingAfterBreak="0">
    <w:nsid w:val="4FFE0C71"/>
    <w:multiLevelType w:val="hybridMultilevel"/>
    <w:tmpl w:val="E488F6B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52584BC2"/>
    <w:multiLevelType w:val="hybridMultilevel"/>
    <w:tmpl w:val="BD32C6BE"/>
    <w:lvl w:ilvl="0" w:tplc="AFE0D9D2">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15:restartNumberingAfterBreak="0">
    <w:nsid w:val="546E39B4"/>
    <w:multiLevelType w:val="hybridMultilevel"/>
    <w:tmpl w:val="FA96D44C"/>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54F74E48"/>
    <w:multiLevelType w:val="hybridMultilevel"/>
    <w:tmpl w:val="63BA464A"/>
    <w:lvl w:ilvl="0" w:tplc="FE521554">
      <w:start w:val="1"/>
      <w:numFmt w:val="bullet"/>
      <w:lvlText w:val=""/>
      <w:lvlPicBulletId w:val="0"/>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580869B0"/>
    <w:multiLevelType w:val="hybridMultilevel"/>
    <w:tmpl w:val="16566A6E"/>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0C65DD5"/>
    <w:multiLevelType w:val="hybridMultilevel"/>
    <w:tmpl w:val="CD889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8D607E0"/>
    <w:multiLevelType w:val="hybridMultilevel"/>
    <w:tmpl w:val="B9020206"/>
    <w:lvl w:ilvl="0" w:tplc="FE521554">
      <w:start w:val="1"/>
      <w:numFmt w:val="bullet"/>
      <w:lvlText w:val=""/>
      <w:lvlPicBulletId w:val="0"/>
      <w:lvlJc w:val="left"/>
      <w:pPr>
        <w:tabs>
          <w:tab w:val="num" w:pos="0"/>
        </w:tabs>
        <w:ind w:left="720" w:hanging="360"/>
      </w:pPr>
      <w:rPr>
        <w:rFonts w:ascii="Symbol" w:hAnsi="Symbol" w:hint="default"/>
        <w:color w:val="auto"/>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E76908"/>
    <w:multiLevelType w:val="hybridMultilevel"/>
    <w:tmpl w:val="2984F3FA"/>
    <w:lvl w:ilvl="0" w:tplc="FE521554">
      <w:start w:val="1"/>
      <w:numFmt w:val="bullet"/>
      <w:lvlText w:val=""/>
      <w:lvlPicBulletId w:val="0"/>
      <w:lvlJc w:val="left"/>
      <w:pPr>
        <w:ind w:left="720" w:hanging="360"/>
      </w:pPr>
      <w:rPr>
        <w:rFonts w:ascii="Symbol" w:hAnsi="Symbol" w:hint="default"/>
        <w:color w:val="auto"/>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307590633">
    <w:abstractNumId w:val="4"/>
  </w:num>
  <w:num w:numId="2" w16cid:durableId="1295597918">
    <w:abstractNumId w:val="0"/>
  </w:num>
  <w:num w:numId="3" w16cid:durableId="226962871">
    <w:abstractNumId w:val="11"/>
  </w:num>
  <w:num w:numId="4" w16cid:durableId="26177846">
    <w:abstractNumId w:val="13"/>
  </w:num>
  <w:num w:numId="5" w16cid:durableId="1605654081">
    <w:abstractNumId w:val="3"/>
  </w:num>
  <w:num w:numId="6" w16cid:durableId="2076270323">
    <w:abstractNumId w:val="8"/>
  </w:num>
  <w:num w:numId="7" w16cid:durableId="1485662310">
    <w:abstractNumId w:val="12"/>
  </w:num>
  <w:num w:numId="8" w16cid:durableId="2003728638">
    <w:abstractNumId w:val="10"/>
  </w:num>
  <w:num w:numId="9" w16cid:durableId="1860196846">
    <w:abstractNumId w:val="14"/>
  </w:num>
  <w:num w:numId="10" w16cid:durableId="397288953">
    <w:abstractNumId w:val="5"/>
  </w:num>
  <w:num w:numId="11" w16cid:durableId="353728786">
    <w:abstractNumId w:val="15"/>
  </w:num>
  <w:num w:numId="12" w16cid:durableId="544485419">
    <w:abstractNumId w:val="9"/>
  </w:num>
  <w:num w:numId="13" w16cid:durableId="1711610684">
    <w:abstractNumId w:val="6"/>
  </w:num>
  <w:num w:numId="14" w16cid:durableId="247858119">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31607300">
    <w:abstractNumId w:val="6"/>
    <w:lvlOverride w:ilvl="0">
      <w:startOverride w:val="3"/>
    </w:lvlOverride>
    <w:lvlOverride w:ilvl="1">
      <w:startOverride w:val="4"/>
    </w:lvlOverride>
  </w:num>
  <w:num w:numId="16" w16cid:durableId="1389108083">
    <w:abstractNumId w:val="2"/>
  </w:num>
  <w:num w:numId="17" w16cid:durableId="1783066554">
    <w:abstractNumId w:val="7"/>
  </w:num>
  <w:num w:numId="18" w16cid:durableId="1011568768">
    <w:abstractNumId w:val="6"/>
  </w:num>
  <w:num w:numId="19" w16cid:durableId="903755850">
    <w:abstractNumId w:val="6"/>
  </w:num>
  <w:num w:numId="20" w16cid:durableId="548491161">
    <w:abstractNumId w:val="6"/>
  </w:num>
  <w:num w:numId="21" w16cid:durableId="9986507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CC4"/>
    <w:rsid w:val="00001480"/>
    <w:rsid w:val="0000451B"/>
    <w:rsid w:val="00005AFE"/>
    <w:rsid w:val="000271EB"/>
    <w:rsid w:val="00030FDC"/>
    <w:rsid w:val="0003484A"/>
    <w:rsid w:val="00042661"/>
    <w:rsid w:val="00043917"/>
    <w:rsid w:val="00045A1C"/>
    <w:rsid w:val="000470E1"/>
    <w:rsid w:val="0005190E"/>
    <w:rsid w:val="00052B20"/>
    <w:rsid w:val="00054515"/>
    <w:rsid w:val="00060FFC"/>
    <w:rsid w:val="00071639"/>
    <w:rsid w:val="00073C0F"/>
    <w:rsid w:val="00082F61"/>
    <w:rsid w:val="00083265"/>
    <w:rsid w:val="00083A63"/>
    <w:rsid w:val="000A166D"/>
    <w:rsid w:val="000B09AD"/>
    <w:rsid w:val="000B791A"/>
    <w:rsid w:val="000C031F"/>
    <w:rsid w:val="000C5B43"/>
    <w:rsid w:val="000D388A"/>
    <w:rsid w:val="000E0316"/>
    <w:rsid w:val="000E7DBD"/>
    <w:rsid w:val="000F4880"/>
    <w:rsid w:val="000F6625"/>
    <w:rsid w:val="001040E9"/>
    <w:rsid w:val="00111465"/>
    <w:rsid w:val="001119BE"/>
    <w:rsid w:val="00112ECA"/>
    <w:rsid w:val="001226D2"/>
    <w:rsid w:val="00122F3F"/>
    <w:rsid w:val="00123AE1"/>
    <w:rsid w:val="001254BB"/>
    <w:rsid w:val="00125CF2"/>
    <w:rsid w:val="001264AF"/>
    <w:rsid w:val="00126C2B"/>
    <w:rsid w:val="001326C0"/>
    <w:rsid w:val="00132AB0"/>
    <w:rsid w:val="00132EFF"/>
    <w:rsid w:val="0013481D"/>
    <w:rsid w:val="00147CC4"/>
    <w:rsid w:val="00150406"/>
    <w:rsid w:val="0015101A"/>
    <w:rsid w:val="00156C32"/>
    <w:rsid w:val="00160853"/>
    <w:rsid w:val="00170816"/>
    <w:rsid w:val="0017187F"/>
    <w:rsid w:val="00172477"/>
    <w:rsid w:val="00172790"/>
    <w:rsid w:val="00173079"/>
    <w:rsid w:val="00174F94"/>
    <w:rsid w:val="00182A76"/>
    <w:rsid w:val="00183450"/>
    <w:rsid w:val="001842E6"/>
    <w:rsid w:val="00185ABF"/>
    <w:rsid w:val="00186B24"/>
    <w:rsid w:val="001917DE"/>
    <w:rsid w:val="00192BA1"/>
    <w:rsid w:val="00195684"/>
    <w:rsid w:val="001A0B16"/>
    <w:rsid w:val="001A0CAB"/>
    <w:rsid w:val="001A5168"/>
    <w:rsid w:val="001A5B89"/>
    <w:rsid w:val="001B220C"/>
    <w:rsid w:val="001B31F7"/>
    <w:rsid w:val="001C1CC3"/>
    <w:rsid w:val="001D1166"/>
    <w:rsid w:val="001D1513"/>
    <w:rsid w:val="001D1F65"/>
    <w:rsid w:val="001E601B"/>
    <w:rsid w:val="001E6635"/>
    <w:rsid w:val="001E78AB"/>
    <w:rsid w:val="001F3F39"/>
    <w:rsid w:val="00201E2B"/>
    <w:rsid w:val="00206F82"/>
    <w:rsid w:val="00210266"/>
    <w:rsid w:val="00216194"/>
    <w:rsid w:val="00216434"/>
    <w:rsid w:val="0023412D"/>
    <w:rsid w:val="002410C3"/>
    <w:rsid w:val="00246236"/>
    <w:rsid w:val="00246C4D"/>
    <w:rsid w:val="0025593C"/>
    <w:rsid w:val="00261343"/>
    <w:rsid w:val="00261AE5"/>
    <w:rsid w:val="00262982"/>
    <w:rsid w:val="00264345"/>
    <w:rsid w:val="00264B1E"/>
    <w:rsid w:val="002939A1"/>
    <w:rsid w:val="0029630D"/>
    <w:rsid w:val="00296618"/>
    <w:rsid w:val="002A21EA"/>
    <w:rsid w:val="002A70D6"/>
    <w:rsid w:val="002C020A"/>
    <w:rsid w:val="002C669A"/>
    <w:rsid w:val="002D0E97"/>
    <w:rsid w:val="002D1143"/>
    <w:rsid w:val="002E2FAC"/>
    <w:rsid w:val="002E4845"/>
    <w:rsid w:val="002E6258"/>
    <w:rsid w:val="002F04F6"/>
    <w:rsid w:val="002F10FF"/>
    <w:rsid w:val="002F53D7"/>
    <w:rsid w:val="002F6B7B"/>
    <w:rsid w:val="00310B84"/>
    <w:rsid w:val="00310F8D"/>
    <w:rsid w:val="0031695E"/>
    <w:rsid w:val="003263FF"/>
    <w:rsid w:val="003416CA"/>
    <w:rsid w:val="00350279"/>
    <w:rsid w:val="00351068"/>
    <w:rsid w:val="00370757"/>
    <w:rsid w:val="0037273B"/>
    <w:rsid w:val="00372906"/>
    <w:rsid w:val="00375785"/>
    <w:rsid w:val="0037735F"/>
    <w:rsid w:val="00380EA8"/>
    <w:rsid w:val="00386F94"/>
    <w:rsid w:val="00390DEB"/>
    <w:rsid w:val="00392783"/>
    <w:rsid w:val="003A0B0D"/>
    <w:rsid w:val="003A574D"/>
    <w:rsid w:val="003B74CE"/>
    <w:rsid w:val="003C7C47"/>
    <w:rsid w:val="003D2747"/>
    <w:rsid w:val="003D4817"/>
    <w:rsid w:val="003F1F4D"/>
    <w:rsid w:val="004025D7"/>
    <w:rsid w:val="0040519D"/>
    <w:rsid w:val="00410273"/>
    <w:rsid w:val="00411A38"/>
    <w:rsid w:val="00417174"/>
    <w:rsid w:val="00420C15"/>
    <w:rsid w:val="00421305"/>
    <w:rsid w:val="004213A9"/>
    <w:rsid w:val="004343C1"/>
    <w:rsid w:val="004403E6"/>
    <w:rsid w:val="00445127"/>
    <w:rsid w:val="004539CD"/>
    <w:rsid w:val="00454308"/>
    <w:rsid w:val="00457AB7"/>
    <w:rsid w:val="00461188"/>
    <w:rsid w:val="0046503F"/>
    <w:rsid w:val="00467135"/>
    <w:rsid w:val="00470262"/>
    <w:rsid w:val="00475D01"/>
    <w:rsid w:val="0048138D"/>
    <w:rsid w:val="0049028C"/>
    <w:rsid w:val="0049156F"/>
    <w:rsid w:val="0049591B"/>
    <w:rsid w:val="004A00FF"/>
    <w:rsid w:val="004B4EC1"/>
    <w:rsid w:val="004D67F7"/>
    <w:rsid w:val="004E1BC7"/>
    <w:rsid w:val="004E2DFB"/>
    <w:rsid w:val="004E7D0E"/>
    <w:rsid w:val="00502108"/>
    <w:rsid w:val="005033D1"/>
    <w:rsid w:val="00527844"/>
    <w:rsid w:val="005361F8"/>
    <w:rsid w:val="005602D6"/>
    <w:rsid w:val="00566D66"/>
    <w:rsid w:val="005723C5"/>
    <w:rsid w:val="005801AF"/>
    <w:rsid w:val="00580529"/>
    <w:rsid w:val="00583E6E"/>
    <w:rsid w:val="00590486"/>
    <w:rsid w:val="00592C4F"/>
    <w:rsid w:val="00596B2E"/>
    <w:rsid w:val="005A10BF"/>
    <w:rsid w:val="005A1CA4"/>
    <w:rsid w:val="005A2905"/>
    <w:rsid w:val="005B36E2"/>
    <w:rsid w:val="005B3F12"/>
    <w:rsid w:val="005B47B5"/>
    <w:rsid w:val="005B62A6"/>
    <w:rsid w:val="005B7DA6"/>
    <w:rsid w:val="005C4AD5"/>
    <w:rsid w:val="005D476B"/>
    <w:rsid w:val="005D68B2"/>
    <w:rsid w:val="005E1A92"/>
    <w:rsid w:val="005F0B7A"/>
    <w:rsid w:val="005F1594"/>
    <w:rsid w:val="005F3E0B"/>
    <w:rsid w:val="005F5107"/>
    <w:rsid w:val="00600418"/>
    <w:rsid w:val="00607632"/>
    <w:rsid w:val="0061264A"/>
    <w:rsid w:val="00620115"/>
    <w:rsid w:val="00621AE7"/>
    <w:rsid w:val="00622123"/>
    <w:rsid w:val="00624657"/>
    <w:rsid w:val="006354CD"/>
    <w:rsid w:val="006533DF"/>
    <w:rsid w:val="006551AF"/>
    <w:rsid w:val="00655DDE"/>
    <w:rsid w:val="00656357"/>
    <w:rsid w:val="00656389"/>
    <w:rsid w:val="00656911"/>
    <w:rsid w:val="006651E7"/>
    <w:rsid w:val="00685AEA"/>
    <w:rsid w:val="00686000"/>
    <w:rsid w:val="00691F18"/>
    <w:rsid w:val="00694564"/>
    <w:rsid w:val="006966C5"/>
    <w:rsid w:val="006A75D6"/>
    <w:rsid w:val="006A7B1A"/>
    <w:rsid w:val="006B269E"/>
    <w:rsid w:val="006B4299"/>
    <w:rsid w:val="006B5930"/>
    <w:rsid w:val="006B6474"/>
    <w:rsid w:val="006C2EB6"/>
    <w:rsid w:val="006F2E3C"/>
    <w:rsid w:val="00705F67"/>
    <w:rsid w:val="007101D1"/>
    <w:rsid w:val="00711240"/>
    <w:rsid w:val="007116A6"/>
    <w:rsid w:val="007137B8"/>
    <w:rsid w:val="00714B06"/>
    <w:rsid w:val="00720A1E"/>
    <w:rsid w:val="0074202C"/>
    <w:rsid w:val="00756510"/>
    <w:rsid w:val="00764671"/>
    <w:rsid w:val="00771E48"/>
    <w:rsid w:val="00775885"/>
    <w:rsid w:val="00777A39"/>
    <w:rsid w:val="00780BA3"/>
    <w:rsid w:val="00785678"/>
    <w:rsid w:val="00786A38"/>
    <w:rsid w:val="007A23B3"/>
    <w:rsid w:val="007A2DB1"/>
    <w:rsid w:val="007A7F92"/>
    <w:rsid w:val="007B5E45"/>
    <w:rsid w:val="007B736E"/>
    <w:rsid w:val="007C130D"/>
    <w:rsid w:val="007C21F2"/>
    <w:rsid w:val="007D021D"/>
    <w:rsid w:val="007D3E1E"/>
    <w:rsid w:val="007D6415"/>
    <w:rsid w:val="007E5C5A"/>
    <w:rsid w:val="007F3B7B"/>
    <w:rsid w:val="007F42D4"/>
    <w:rsid w:val="007F5922"/>
    <w:rsid w:val="007F7CC4"/>
    <w:rsid w:val="00804136"/>
    <w:rsid w:val="00805652"/>
    <w:rsid w:val="008105DF"/>
    <w:rsid w:val="00811116"/>
    <w:rsid w:val="00820226"/>
    <w:rsid w:val="0082378A"/>
    <w:rsid w:val="00823FDA"/>
    <w:rsid w:val="00825D38"/>
    <w:rsid w:val="00825FD7"/>
    <w:rsid w:val="0083580C"/>
    <w:rsid w:val="00836220"/>
    <w:rsid w:val="008364A8"/>
    <w:rsid w:val="008420EC"/>
    <w:rsid w:val="00844876"/>
    <w:rsid w:val="0085287A"/>
    <w:rsid w:val="00854453"/>
    <w:rsid w:val="00854C76"/>
    <w:rsid w:val="0085782C"/>
    <w:rsid w:val="00860089"/>
    <w:rsid w:val="00873189"/>
    <w:rsid w:val="0087569E"/>
    <w:rsid w:val="00876137"/>
    <w:rsid w:val="00880BE9"/>
    <w:rsid w:val="008815A5"/>
    <w:rsid w:val="0088351D"/>
    <w:rsid w:val="00892930"/>
    <w:rsid w:val="00892C59"/>
    <w:rsid w:val="0089628B"/>
    <w:rsid w:val="008962B6"/>
    <w:rsid w:val="008A1BC8"/>
    <w:rsid w:val="008A3EAF"/>
    <w:rsid w:val="008A69C8"/>
    <w:rsid w:val="008A78DA"/>
    <w:rsid w:val="008B4000"/>
    <w:rsid w:val="008C1428"/>
    <w:rsid w:val="008C34B3"/>
    <w:rsid w:val="008D43AB"/>
    <w:rsid w:val="008E04DA"/>
    <w:rsid w:val="008E375D"/>
    <w:rsid w:val="008E5D4D"/>
    <w:rsid w:val="009027AE"/>
    <w:rsid w:val="0090399C"/>
    <w:rsid w:val="00906C6D"/>
    <w:rsid w:val="00907236"/>
    <w:rsid w:val="00910ECD"/>
    <w:rsid w:val="009116DE"/>
    <w:rsid w:val="0092141C"/>
    <w:rsid w:val="00926CAC"/>
    <w:rsid w:val="00926F87"/>
    <w:rsid w:val="00930BEB"/>
    <w:rsid w:val="00932A88"/>
    <w:rsid w:val="00933846"/>
    <w:rsid w:val="009363CB"/>
    <w:rsid w:val="009379DC"/>
    <w:rsid w:val="009436D7"/>
    <w:rsid w:val="0094716F"/>
    <w:rsid w:val="009552EA"/>
    <w:rsid w:val="009625E9"/>
    <w:rsid w:val="00962C72"/>
    <w:rsid w:val="00987D77"/>
    <w:rsid w:val="00991723"/>
    <w:rsid w:val="009917AE"/>
    <w:rsid w:val="009936C0"/>
    <w:rsid w:val="009A0B0B"/>
    <w:rsid w:val="009A163A"/>
    <w:rsid w:val="009A1FCD"/>
    <w:rsid w:val="009A209F"/>
    <w:rsid w:val="009A56AB"/>
    <w:rsid w:val="009A6364"/>
    <w:rsid w:val="009B20F4"/>
    <w:rsid w:val="009B3918"/>
    <w:rsid w:val="009B6164"/>
    <w:rsid w:val="009C56DB"/>
    <w:rsid w:val="009E18F3"/>
    <w:rsid w:val="009E2CA0"/>
    <w:rsid w:val="00A02274"/>
    <w:rsid w:val="00A0337F"/>
    <w:rsid w:val="00A07A53"/>
    <w:rsid w:val="00A11471"/>
    <w:rsid w:val="00A13B32"/>
    <w:rsid w:val="00A148AB"/>
    <w:rsid w:val="00A21A6E"/>
    <w:rsid w:val="00A26806"/>
    <w:rsid w:val="00A324A5"/>
    <w:rsid w:val="00A3784B"/>
    <w:rsid w:val="00A4003B"/>
    <w:rsid w:val="00A578C4"/>
    <w:rsid w:val="00A57AD2"/>
    <w:rsid w:val="00A617CA"/>
    <w:rsid w:val="00A619B1"/>
    <w:rsid w:val="00A6299A"/>
    <w:rsid w:val="00A73F23"/>
    <w:rsid w:val="00A76417"/>
    <w:rsid w:val="00A77118"/>
    <w:rsid w:val="00A82DEF"/>
    <w:rsid w:val="00A870A6"/>
    <w:rsid w:val="00A90ACB"/>
    <w:rsid w:val="00A97126"/>
    <w:rsid w:val="00AA4447"/>
    <w:rsid w:val="00AB3D62"/>
    <w:rsid w:val="00AC7BB9"/>
    <w:rsid w:val="00AD0661"/>
    <w:rsid w:val="00AE3516"/>
    <w:rsid w:val="00AE50A1"/>
    <w:rsid w:val="00AE6864"/>
    <w:rsid w:val="00B00710"/>
    <w:rsid w:val="00B129F5"/>
    <w:rsid w:val="00B12BE1"/>
    <w:rsid w:val="00B14063"/>
    <w:rsid w:val="00B14EAD"/>
    <w:rsid w:val="00B15BD9"/>
    <w:rsid w:val="00B17E43"/>
    <w:rsid w:val="00B222E7"/>
    <w:rsid w:val="00B249CA"/>
    <w:rsid w:val="00B32520"/>
    <w:rsid w:val="00B3599F"/>
    <w:rsid w:val="00B36813"/>
    <w:rsid w:val="00B4161E"/>
    <w:rsid w:val="00B508E4"/>
    <w:rsid w:val="00B54C70"/>
    <w:rsid w:val="00B572F6"/>
    <w:rsid w:val="00B63133"/>
    <w:rsid w:val="00B66C89"/>
    <w:rsid w:val="00B737FE"/>
    <w:rsid w:val="00B75310"/>
    <w:rsid w:val="00B76614"/>
    <w:rsid w:val="00B85E10"/>
    <w:rsid w:val="00B87646"/>
    <w:rsid w:val="00B878A2"/>
    <w:rsid w:val="00B92488"/>
    <w:rsid w:val="00B94A07"/>
    <w:rsid w:val="00B97279"/>
    <w:rsid w:val="00BA5B94"/>
    <w:rsid w:val="00BB5C58"/>
    <w:rsid w:val="00BB7B41"/>
    <w:rsid w:val="00BC1040"/>
    <w:rsid w:val="00BD7A70"/>
    <w:rsid w:val="00BE0310"/>
    <w:rsid w:val="00BE186A"/>
    <w:rsid w:val="00BE7FC8"/>
    <w:rsid w:val="00C04EE8"/>
    <w:rsid w:val="00C20760"/>
    <w:rsid w:val="00C20AA1"/>
    <w:rsid w:val="00C235EA"/>
    <w:rsid w:val="00C25E78"/>
    <w:rsid w:val="00C32A6B"/>
    <w:rsid w:val="00C36B99"/>
    <w:rsid w:val="00C52AC4"/>
    <w:rsid w:val="00C52E86"/>
    <w:rsid w:val="00C53D21"/>
    <w:rsid w:val="00C60402"/>
    <w:rsid w:val="00C67595"/>
    <w:rsid w:val="00C75085"/>
    <w:rsid w:val="00C7611E"/>
    <w:rsid w:val="00C837B3"/>
    <w:rsid w:val="00C90C02"/>
    <w:rsid w:val="00C930E8"/>
    <w:rsid w:val="00C94C9F"/>
    <w:rsid w:val="00CA1F35"/>
    <w:rsid w:val="00CA27DC"/>
    <w:rsid w:val="00CA3C95"/>
    <w:rsid w:val="00CB0AB0"/>
    <w:rsid w:val="00CB6C39"/>
    <w:rsid w:val="00CC44E0"/>
    <w:rsid w:val="00CD1562"/>
    <w:rsid w:val="00CD746C"/>
    <w:rsid w:val="00CE3615"/>
    <w:rsid w:val="00D0203E"/>
    <w:rsid w:val="00D03A99"/>
    <w:rsid w:val="00D04784"/>
    <w:rsid w:val="00D144A0"/>
    <w:rsid w:val="00D222D8"/>
    <w:rsid w:val="00D24CF9"/>
    <w:rsid w:val="00D264C4"/>
    <w:rsid w:val="00D26A7E"/>
    <w:rsid w:val="00D27DA1"/>
    <w:rsid w:val="00D30CF8"/>
    <w:rsid w:val="00D33621"/>
    <w:rsid w:val="00D34769"/>
    <w:rsid w:val="00D361FA"/>
    <w:rsid w:val="00D36D35"/>
    <w:rsid w:val="00D417E3"/>
    <w:rsid w:val="00D5180A"/>
    <w:rsid w:val="00D569D0"/>
    <w:rsid w:val="00D57E3E"/>
    <w:rsid w:val="00D60589"/>
    <w:rsid w:val="00D7068A"/>
    <w:rsid w:val="00D716D3"/>
    <w:rsid w:val="00D73CC5"/>
    <w:rsid w:val="00D73E79"/>
    <w:rsid w:val="00D748BB"/>
    <w:rsid w:val="00D779CE"/>
    <w:rsid w:val="00D81C5D"/>
    <w:rsid w:val="00D85947"/>
    <w:rsid w:val="00D96694"/>
    <w:rsid w:val="00D97A66"/>
    <w:rsid w:val="00DA6BE7"/>
    <w:rsid w:val="00DC136A"/>
    <w:rsid w:val="00DC2543"/>
    <w:rsid w:val="00DC494D"/>
    <w:rsid w:val="00DD276B"/>
    <w:rsid w:val="00DD623E"/>
    <w:rsid w:val="00DE034E"/>
    <w:rsid w:val="00DE0B7B"/>
    <w:rsid w:val="00DE2140"/>
    <w:rsid w:val="00DE669E"/>
    <w:rsid w:val="00DF0A3B"/>
    <w:rsid w:val="00DF2256"/>
    <w:rsid w:val="00E028CE"/>
    <w:rsid w:val="00E12E78"/>
    <w:rsid w:val="00E155E3"/>
    <w:rsid w:val="00E15C51"/>
    <w:rsid w:val="00E25186"/>
    <w:rsid w:val="00E26ACE"/>
    <w:rsid w:val="00E345B6"/>
    <w:rsid w:val="00E4058E"/>
    <w:rsid w:val="00E45892"/>
    <w:rsid w:val="00E47B87"/>
    <w:rsid w:val="00E50655"/>
    <w:rsid w:val="00E537CD"/>
    <w:rsid w:val="00E53C0B"/>
    <w:rsid w:val="00E57476"/>
    <w:rsid w:val="00E61A0E"/>
    <w:rsid w:val="00E657BE"/>
    <w:rsid w:val="00E65DF3"/>
    <w:rsid w:val="00E72D26"/>
    <w:rsid w:val="00E73324"/>
    <w:rsid w:val="00E74BD0"/>
    <w:rsid w:val="00E75419"/>
    <w:rsid w:val="00E8783C"/>
    <w:rsid w:val="00E927D6"/>
    <w:rsid w:val="00E929E9"/>
    <w:rsid w:val="00E92DB5"/>
    <w:rsid w:val="00EA1597"/>
    <w:rsid w:val="00EA2EDB"/>
    <w:rsid w:val="00EA3991"/>
    <w:rsid w:val="00EC2771"/>
    <w:rsid w:val="00ED64A4"/>
    <w:rsid w:val="00ED6616"/>
    <w:rsid w:val="00EE1BE7"/>
    <w:rsid w:val="00EF377E"/>
    <w:rsid w:val="00EF6980"/>
    <w:rsid w:val="00EF73F2"/>
    <w:rsid w:val="00F01961"/>
    <w:rsid w:val="00F03380"/>
    <w:rsid w:val="00F03900"/>
    <w:rsid w:val="00F0637E"/>
    <w:rsid w:val="00F16142"/>
    <w:rsid w:val="00F27D8C"/>
    <w:rsid w:val="00F35526"/>
    <w:rsid w:val="00F35B60"/>
    <w:rsid w:val="00F42EF0"/>
    <w:rsid w:val="00F50387"/>
    <w:rsid w:val="00F53889"/>
    <w:rsid w:val="00F53A31"/>
    <w:rsid w:val="00F62189"/>
    <w:rsid w:val="00F667CC"/>
    <w:rsid w:val="00F67481"/>
    <w:rsid w:val="00F76140"/>
    <w:rsid w:val="00F775BE"/>
    <w:rsid w:val="00F82D60"/>
    <w:rsid w:val="00F84248"/>
    <w:rsid w:val="00F87776"/>
    <w:rsid w:val="00F92230"/>
    <w:rsid w:val="00FA3BF8"/>
    <w:rsid w:val="00FA7930"/>
    <w:rsid w:val="00FB4AFC"/>
    <w:rsid w:val="00FB6254"/>
    <w:rsid w:val="00FC1DE9"/>
    <w:rsid w:val="00FC74C7"/>
    <w:rsid w:val="00FD2CF0"/>
    <w:rsid w:val="00FD3FC7"/>
    <w:rsid w:val="00FD59E0"/>
    <w:rsid w:val="00FE25A3"/>
    <w:rsid w:val="00FF6DD6"/>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548B0D"/>
  <w15:chartTrackingRefBased/>
  <w15:docId w15:val="{6A5C1E81-0CD6-4EC8-83FA-B146B359E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5602D6"/>
    <w:pPr>
      <w:spacing w:after="0" w:line="276" w:lineRule="auto"/>
    </w:pPr>
    <w:rPr>
      <w:rFonts w:ascii="Verdana" w:eastAsia="Times New Roman" w:hAnsi="Verdana" w:cs="Arial"/>
      <w:sz w:val="18"/>
    </w:rPr>
  </w:style>
  <w:style w:type="paragraph" w:styleId="Kop1">
    <w:name w:val="heading 1"/>
    <w:basedOn w:val="Standaard"/>
    <w:next w:val="Standaard"/>
    <w:link w:val="Kop1Char"/>
    <w:uiPriority w:val="9"/>
    <w:qFormat/>
    <w:rsid w:val="005602D6"/>
    <w:pPr>
      <w:keepNext/>
      <w:keepLines/>
      <w:numPr>
        <w:numId w:val="13"/>
      </w:numPr>
      <w:spacing w:before="240"/>
      <w:outlineLvl w:val="0"/>
    </w:pPr>
    <w:rPr>
      <w:rFonts w:eastAsiaTheme="majorEastAsia" w:cstheme="majorBidi"/>
      <w:b/>
      <w:color w:val="201751"/>
      <w:sz w:val="26"/>
      <w:szCs w:val="32"/>
    </w:rPr>
  </w:style>
  <w:style w:type="paragraph" w:styleId="Kop2">
    <w:name w:val="heading 2"/>
    <w:basedOn w:val="Standaard"/>
    <w:next w:val="Standaard"/>
    <w:link w:val="Kop2Char"/>
    <w:uiPriority w:val="9"/>
    <w:unhideWhenUsed/>
    <w:qFormat/>
    <w:rsid w:val="005602D6"/>
    <w:pPr>
      <w:keepNext/>
      <w:keepLines/>
      <w:numPr>
        <w:numId w:val="17"/>
      </w:numPr>
      <w:spacing w:before="40"/>
      <w:outlineLvl w:val="1"/>
    </w:pPr>
    <w:rPr>
      <w:rFonts w:eastAsiaTheme="majorEastAsia" w:cstheme="majorBidi"/>
      <w:b/>
      <w:color w:val="201751"/>
      <w:szCs w:val="26"/>
    </w:rPr>
  </w:style>
  <w:style w:type="paragraph" w:styleId="Kop3">
    <w:name w:val="heading 3"/>
    <w:basedOn w:val="Standaard"/>
    <w:next w:val="Standaard"/>
    <w:link w:val="Kop3Char"/>
    <w:uiPriority w:val="9"/>
    <w:unhideWhenUsed/>
    <w:qFormat/>
    <w:rsid w:val="00E345B6"/>
    <w:pPr>
      <w:keepNext/>
      <w:keepLines/>
      <w:spacing w:before="40"/>
      <w:outlineLvl w:val="2"/>
    </w:pPr>
    <w:rPr>
      <w:rFonts w:eastAsiaTheme="majorEastAsia" w:cstheme="majorBidi"/>
      <w:b/>
      <w:color w:val="201751"/>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5602D6"/>
    <w:pPr>
      <w:spacing w:after="0" w:line="240" w:lineRule="auto"/>
    </w:pPr>
    <w:rPr>
      <w:rFonts w:ascii="Verdana" w:hAnsi="Verdana"/>
      <w:sz w:val="18"/>
    </w:rPr>
  </w:style>
  <w:style w:type="paragraph" w:customStyle="1" w:styleId="Lijstalinea2">
    <w:name w:val="Lijstalinea2"/>
    <w:basedOn w:val="Standaard"/>
    <w:rsid w:val="001C1CC3"/>
    <w:pPr>
      <w:ind w:left="720"/>
    </w:pPr>
  </w:style>
  <w:style w:type="paragraph" w:styleId="Koptekst">
    <w:name w:val="header"/>
    <w:basedOn w:val="Standaard"/>
    <w:link w:val="KoptekstChar"/>
    <w:uiPriority w:val="99"/>
    <w:unhideWhenUsed/>
    <w:rsid w:val="00D73E79"/>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D73E79"/>
    <w:rPr>
      <w:rFonts w:ascii="Arial" w:eastAsia="Times New Roman" w:hAnsi="Arial" w:cs="Arial"/>
      <w:sz w:val="20"/>
    </w:rPr>
  </w:style>
  <w:style w:type="paragraph" w:styleId="Voettekst">
    <w:name w:val="footer"/>
    <w:basedOn w:val="Standaard"/>
    <w:link w:val="VoettekstChar"/>
    <w:uiPriority w:val="99"/>
    <w:unhideWhenUsed/>
    <w:rsid w:val="00D73E79"/>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D73E79"/>
    <w:rPr>
      <w:rFonts w:ascii="Arial" w:eastAsia="Times New Roman" w:hAnsi="Arial" w:cs="Arial"/>
      <w:sz w:val="20"/>
    </w:rPr>
  </w:style>
  <w:style w:type="paragraph" w:styleId="Lijstalinea">
    <w:name w:val="List Paragraph"/>
    <w:basedOn w:val="Standaard"/>
    <w:uiPriority w:val="34"/>
    <w:qFormat/>
    <w:rsid w:val="00D73E79"/>
    <w:pPr>
      <w:ind w:left="720"/>
      <w:contextualSpacing/>
    </w:pPr>
    <w:rPr>
      <w:rFonts w:eastAsia="Calibri"/>
    </w:rPr>
  </w:style>
  <w:style w:type="paragraph" w:customStyle="1" w:styleId="Lijstalinea6">
    <w:name w:val="Lijstalinea6"/>
    <w:basedOn w:val="Standaard"/>
    <w:rsid w:val="00D73E79"/>
    <w:pPr>
      <w:ind w:left="720"/>
    </w:pPr>
  </w:style>
  <w:style w:type="table" w:styleId="Tabelraster">
    <w:name w:val="Table Grid"/>
    <w:basedOn w:val="Standaardtabel"/>
    <w:uiPriority w:val="39"/>
    <w:rsid w:val="00F42E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Standaard"/>
    <w:rsid w:val="00351068"/>
    <w:pPr>
      <w:tabs>
        <w:tab w:val="left" w:pos="2835"/>
        <w:tab w:val="decimal" w:pos="5670"/>
      </w:tabs>
      <w:spacing w:before="240" w:line="240" w:lineRule="auto"/>
    </w:pPr>
    <w:rPr>
      <w:sz w:val="22"/>
      <w:szCs w:val="17"/>
      <w:lang w:val="en-AU"/>
    </w:rPr>
  </w:style>
  <w:style w:type="paragraph" w:customStyle="1" w:styleId="Lijstalinea1">
    <w:name w:val="Lijstalinea1"/>
    <w:basedOn w:val="Standaard"/>
    <w:rsid w:val="00D97A66"/>
    <w:pPr>
      <w:ind w:left="720"/>
    </w:pPr>
  </w:style>
  <w:style w:type="character" w:customStyle="1" w:styleId="Kop1Char">
    <w:name w:val="Kop 1 Char"/>
    <w:basedOn w:val="Standaardalinea-lettertype"/>
    <w:link w:val="Kop1"/>
    <w:uiPriority w:val="9"/>
    <w:rsid w:val="005602D6"/>
    <w:rPr>
      <w:rFonts w:ascii="Verdana" w:eastAsiaTheme="majorEastAsia" w:hAnsi="Verdana" w:cstheme="majorBidi"/>
      <w:b/>
      <w:color w:val="201751"/>
      <w:sz w:val="26"/>
      <w:szCs w:val="32"/>
    </w:rPr>
  </w:style>
  <w:style w:type="character" w:customStyle="1" w:styleId="Kop2Char">
    <w:name w:val="Kop 2 Char"/>
    <w:basedOn w:val="Standaardalinea-lettertype"/>
    <w:link w:val="Kop2"/>
    <w:uiPriority w:val="9"/>
    <w:rsid w:val="005602D6"/>
    <w:rPr>
      <w:rFonts w:ascii="Verdana" w:eastAsiaTheme="majorEastAsia" w:hAnsi="Verdana" w:cstheme="majorBidi"/>
      <w:b/>
      <w:color w:val="201751"/>
      <w:sz w:val="18"/>
      <w:szCs w:val="26"/>
    </w:rPr>
  </w:style>
  <w:style w:type="character" w:customStyle="1" w:styleId="Kop3Char">
    <w:name w:val="Kop 3 Char"/>
    <w:basedOn w:val="Standaardalinea-lettertype"/>
    <w:link w:val="Kop3"/>
    <w:uiPriority w:val="9"/>
    <w:rsid w:val="00E345B6"/>
    <w:rPr>
      <w:rFonts w:ascii="Verdana" w:eastAsiaTheme="majorEastAsia" w:hAnsi="Verdana" w:cstheme="majorBidi"/>
      <w:b/>
      <w:color w:val="201751"/>
      <w:sz w:val="20"/>
      <w:szCs w:val="24"/>
    </w:rPr>
  </w:style>
  <w:style w:type="character" w:styleId="Verwijzingopmerking">
    <w:name w:val="annotation reference"/>
    <w:basedOn w:val="Standaardalinea-lettertype"/>
    <w:uiPriority w:val="99"/>
    <w:semiHidden/>
    <w:unhideWhenUsed/>
    <w:rsid w:val="00A26806"/>
    <w:rPr>
      <w:sz w:val="16"/>
      <w:szCs w:val="16"/>
    </w:rPr>
  </w:style>
  <w:style w:type="paragraph" w:styleId="Tekstopmerking">
    <w:name w:val="annotation text"/>
    <w:basedOn w:val="Standaard"/>
    <w:link w:val="TekstopmerkingChar"/>
    <w:uiPriority w:val="99"/>
    <w:unhideWhenUsed/>
    <w:rsid w:val="00A26806"/>
    <w:pPr>
      <w:spacing w:line="240" w:lineRule="auto"/>
    </w:pPr>
    <w:rPr>
      <w:szCs w:val="20"/>
    </w:rPr>
  </w:style>
  <w:style w:type="character" w:customStyle="1" w:styleId="TekstopmerkingChar">
    <w:name w:val="Tekst opmerking Char"/>
    <w:basedOn w:val="Standaardalinea-lettertype"/>
    <w:link w:val="Tekstopmerking"/>
    <w:uiPriority w:val="99"/>
    <w:rsid w:val="00A26806"/>
    <w:rPr>
      <w:rFonts w:ascii="Arial" w:eastAsia="Times New Roman" w:hAnsi="Arial" w:cs="Arial"/>
      <w:sz w:val="20"/>
      <w:szCs w:val="20"/>
    </w:rPr>
  </w:style>
  <w:style w:type="paragraph" w:styleId="Onderwerpvanopmerking">
    <w:name w:val="annotation subject"/>
    <w:basedOn w:val="Tekstopmerking"/>
    <w:next w:val="Tekstopmerking"/>
    <w:link w:val="OnderwerpvanopmerkingChar"/>
    <w:uiPriority w:val="99"/>
    <w:semiHidden/>
    <w:unhideWhenUsed/>
    <w:rsid w:val="00A26806"/>
    <w:rPr>
      <w:b/>
      <w:bCs/>
    </w:rPr>
  </w:style>
  <w:style w:type="character" w:customStyle="1" w:styleId="OnderwerpvanopmerkingChar">
    <w:name w:val="Onderwerp van opmerking Char"/>
    <w:basedOn w:val="TekstopmerkingChar"/>
    <w:link w:val="Onderwerpvanopmerking"/>
    <w:uiPriority w:val="99"/>
    <w:semiHidden/>
    <w:rsid w:val="00A26806"/>
    <w:rPr>
      <w:rFonts w:ascii="Arial" w:eastAsia="Times New Roman" w:hAnsi="Arial" w:cs="Arial"/>
      <w:b/>
      <w:bCs/>
      <w:sz w:val="20"/>
      <w:szCs w:val="20"/>
    </w:rPr>
  </w:style>
  <w:style w:type="paragraph" w:styleId="Kopvaninhoudsopgave">
    <w:name w:val="TOC Heading"/>
    <w:basedOn w:val="Kop1"/>
    <w:next w:val="Standaard"/>
    <w:uiPriority w:val="39"/>
    <w:unhideWhenUsed/>
    <w:qFormat/>
    <w:rsid w:val="003416CA"/>
    <w:pPr>
      <w:numPr>
        <w:numId w:val="0"/>
      </w:numPr>
      <w:spacing w:line="259" w:lineRule="auto"/>
      <w:outlineLvl w:val="9"/>
    </w:pPr>
    <w:rPr>
      <w:lang w:eastAsia="nl-NL"/>
    </w:rPr>
  </w:style>
  <w:style w:type="paragraph" w:styleId="Inhopg1">
    <w:name w:val="toc 1"/>
    <w:basedOn w:val="Standaard"/>
    <w:next w:val="Standaard"/>
    <w:autoRedefine/>
    <w:uiPriority w:val="39"/>
    <w:unhideWhenUsed/>
    <w:rsid w:val="003416CA"/>
    <w:pPr>
      <w:spacing w:after="100"/>
    </w:pPr>
  </w:style>
  <w:style w:type="paragraph" w:styleId="Inhopg2">
    <w:name w:val="toc 2"/>
    <w:basedOn w:val="Standaard"/>
    <w:next w:val="Standaard"/>
    <w:autoRedefine/>
    <w:uiPriority w:val="39"/>
    <w:unhideWhenUsed/>
    <w:rsid w:val="003416CA"/>
    <w:pPr>
      <w:spacing w:after="100"/>
      <w:ind w:left="200"/>
    </w:pPr>
  </w:style>
  <w:style w:type="paragraph" w:styleId="Inhopg3">
    <w:name w:val="toc 3"/>
    <w:basedOn w:val="Standaard"/>
    <w:next w:val="Standaard"/>
    <w:autoRedefine/>
    <w:uiPriority w:val="39"/>
    <w:unhideWhenUsed/>
    <w:rsid w:val="003416CA"/>
    <w:pPr>
      <w:spacing w:after="100"/>
      <w:ind w:left="400"/>
    </w:pPr>
  </w:style>
  <w:style w:type="character" w:styleId="Hyperlink">
    <w:name w:val="Hyperlink"/>
    <w:basedOn w:val="Standaardalinea-lettertype"/>
    <w:uiPriority w:val="99"/>
    <w:unhideWhenUsed/>
    <w:rsid w:val="003416CA"/>
    <w:rPr>
      <w:color w:val="0563C1" w:themeColor="hyperlink"/>
      <w:u w:val="single"/>
    </w:rPr>
  </w:style>
  <w:style w:type="table" w:styleId="Lijsttabel1licht-Accent3">
    <w:name w:val="List Table 1 Light Accent 3"/>
    <w:basedOn w:val="Standaardtabel"/>
    <w:uiPriority w:val="46"/>
    <w:rsid w:val="0025593C"/>
    <w:pPr>
      <w:spacing w:after="0" w:line="240" w:lineRule="auto"/>
    </w:pPr>
    <w:rPr>
      <w:rFonts w:ascii="Arial" w:hAnsi="Arial" w:cs="Arial"/>
      <w:sz w:val="18"/>
      <w:szCs w:val="18"/>
    </w:r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GeenafstandChar">
    <w:name w:val="Geen afstand Char"/>
    <w:basedOn w:val="Standaardalinea-lettertype"/>
    <w:link w:val="Geenafstand"/>
    <w:uiPriority w:val="1"/>
    <w:rsid w:val="005602D6"/>
    <w:rPr>
      <w:rFonts w:ascii="Verdana" w:hAnsi="Verdana"/>
      <w:sz w:val="18"/>
    </w:rPr>
  </w:style>
  <w:style w:type="paragraph" w:styleId="Inhopg4">
    <w:name w:val="toc 4"/>
    <w:basedOn w:val="Standaard"/>
    <w:next w:val="Standaard"/>
    <w:autoRedefine/>
    <w:uiPriority w:val="39"/>
    <w:unhideWhenUsed/>
    <w:rsid w:val="00A90ACB"/>
    <w:pPr>
      <w:spacing w:after="100" w:line="278" w:lineRule="auto"/>
      <w:ind w:left="720"/>
    </w:pPr>
    <w:rPr>
      <w:rFonts w:asciiTheme="minorHAnsi" w:eastAsiaTheme="minorEastAsia" w:hAnsiTheme="minorHAnsi" w:cstheme="minorBidi"/>
      <w:kern w:val="2"/>
      <w:sz w:val="24"/>
      <w:szCs w:val="24"/>
      <w:lang w:eastAsia="nl-NL"/>
      <w14:ligatures w14:val="standardContextual"/>
    </w:rPr>
  </w:style>
  <w:style w:type="paragraph" w:styleId="Inhopg5">
    <w:name w:val="toc 5"/>
    <w:basedOn w:val="Standaard"/>
    <w:next w:val="Standaard"/>
    <w:autoRedefine/>
    <w:uiPriority w:val="39"/>
    <w:unhideWhenUsed/>
    <w:rsid w:val="00A90ACB"/>
    <w:pPr>
      <w:spacing w:after="100" w:line="278" w:lineRule="auto"/>
      <w:ind w:left="960"/>
    </w:pPr>
    <w:rPr>
      <w:rFonts w:asciiTheme="minorHAnsi" w:eastAsiaTheme="minorEastAsia" w:hAnsiTheme="minorHAnsi" w:cstheme="minorBidi"/>
      <w:kern w:val="2"/>
      <w:sz w:val="24"/>
      <w:szCs w:val="24"/>
      <w:lang w:eastAsia="nl-NL"/>
      <w14:ligatures w14:val="standardContextual"/>
    </w:rPr>
  </w:style>
  <w:style w:type="paragraph" w:styleId="Inhopg6">
    <w:name w:val="toc 6"/>
    <w:basedOn w:val="Standaard"/>
    <w:next w:val="Standaard"/>
    <w:autoRedefine/>
    <w:uiPriority w:val="39"/>
    <w:unhideWhenUsed/>
    <w:rsid w:val="00A90ACB"/>
    <w:pPr>
      <w:spacing w:after="100" w:line="278" w:lineRule="auto"/>
      <w:ind w:left="1200"/>
    </w:pPr>
    <w:rPr>
      <w:rFonts w:asciiTheme="minorHAnsi" w:eastAsiaTheme="minorEastAsia" w:hAnsiTheme="minorHAnsi" w:cstheme="minorBidi"/>
      <w:kern w:val="2"/>
      <w:sz w:val="24"/>
      <w:szCs w:val="24"/>
      <w:lang w:eastAsia="nl-NL"/>
      <w14:ligatures w14:val="standardContextual"/>
    </w:rPr>
  </w:style>
  <w:style w:type="paragraph" w:styleId="Inhopg7">
    <w:name w:val="toc 7"/>
    <w:basedOn w:val="Standaard"/>
    <w:next w:val="Standaard"/>
    <w:autoRedefine/>
    <w:uiPriority w:val="39"/>
    <w:unhideWhenUsed/>
    <w:rsid w:val="00A90ACB"/>
    <w:pPr>
      <w:spacing w:after="100" w:line="278" w:lineRule="auto"/>
      <w:ind w:left="1440"/>
    </w:pPr>
    <w:rPr>
      <w:rFonts w:asciiTheme="minorHAnsi" w:eastAsiaTheme="minorEastAsia" w:hAnsiTheme="minorHAnsi" w:cstheme="minorBidi"/>
      <w:kern w:val="2"/>
      <w:sz w:val="24"/>
      <w:szCs w:val="24"/>
      <w:lang w:eastAsia="nl-NL"/>
      <w14:ligatures w14:val="standardContextual"/>
    </w:rPr>
  </w:style>
  <w:style w:type="paragraph" w:styleId="Inhopg8">
    <w:name w:val="toc 8"/>
    <w:basedOn w:val="Standaard"/>
    <w:next w:val="Standaard"/>
    <w:autoRedefine/>
    <w:uiPriority w:val="39"/>
    <w:unhideWhenUsed/>
    <w:rsid w:val="00A90ACB"/>
    <w:pPr>
      <w:spacing w:after="100" w:line="278" w:lineRule="auto"/>
      <w:ind w:left="1680"/>
    </w:pPr>
    <w:rPr>
      <w:rFonts w:asciiTheme="minorHAnsi" w:eastAsiaTheme="minorEastAsia" w:hAnsiTheme="minorHAnsi" w:cstheme="minorBidi"/>
      <w:kern w:val="2"/>
      <w:sz w:val="24"/>
      <w:szCs w:val="24"/>
      <w:lang w:eastAsia="nl-NL"/>
      <w14:ligatures w14:val="standardContextual"/>
    </w:rPr>
  </w:style>
  <w:style w:type="paragraph" w:styleId="Inhopg9">
    <w:name w:val="toc 9"/>
    <w:basedOn w:val="Standaard"/>
    <w:next w:val="Standaard"/>
    <w:autoRedefine/>
    <w:uiPriority w:val="39"/>
    <w:unhideWhenUsed/>
    <w:rsid w:val="00A90ACB"/>
    <w:pPr>
      <w:spacing w:after="100" w:line="278" w:lineRule="auto"/>
      <w:ind w:left="1920"/>
    </w:pPr>
    <w:rPr>
      <w:rFonts w:asciiTheme="minorHAnsi" w:eastAsiaTheme="minorEastAsia" w:hAnsiTheme="minorHAnsi" w:cstheme="minorBidi"/>
      <w:kern w:val="2"/>
      <w:sz w:val="24"/>
      <w:szCs w:val="24"/>
      <w:lang w:eastAsia="nl-NL"/>
      <w14:ligatures w14:val="standardContextual"/>
    </w:rPr>
  </w:style>
  <w:style w:type="character" w:styleId="Onopgelostemelding">
    <w:name w:val="Unresolved Mention"/>
    <w:basedOn w:val="Standaardalinea-lettertype"/>
    <w:uiPriority w:val="99"/>
    <w:semiHidden/>
    <w:unhideWhenUsed/>
    <w:rsid w:val="00A90AC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133734">
      <w:bodyDiv w:val="1"/>
      <w:marLeft w:val="0"/>
      <w:marRight w:val="0"/>
      <w:marTop w:val="0"/>
      <w:marBottom w:val="0"/>
      <w:divBdr>
        <w:top w:val="none" w:sz="0" w:space="0" w:color="auto"/>
        <w:left w:val="none" w:sz="0" w:space="0" w:color="auto"/>
        <w:bottom w:val="none" w:sz="0" w:space="0" w:color="auto"/>
        <w:right w:val="none" w:sz="0" w:space="0" w:color="auto"/>
      </w:divBdr>
    </w:div>
    <w:div w:id="1419206384">
      <w:bodyDiv w:val="1"/>
      <w:marLeft w:val="0"/>
      <w:marRight w:val="0"/>
      <w:marTop w:val="0"/>
      <w:marBottom w:val="0"/>
      <w:divBdr>
        <w:top w:val="none" w:sz="0" w:space="0" w:color="auto"/>
        <w:left w:val="none" w:sz="0" w:space="0" w:color="auto"/>
        <w:bottom w:val="none" w:sz="0" w:space="0" w:color="auto"/>
        <w:right w:val="none" w:sz="0" w:space="0" w:color="auto"/>
      </w:divBdr>
    </w:div>
    <w:div w:id="1995797895">
      <w:bodyDiv w:val="1"/>
      <w:marLeft w:val="0"/>
      <w:marRight w:val="0"/>
      <w:marTop w:val="0"/>
      <w:marBottom w:val="0"/>
      <w:divBdr>
        <w:top w:val="none" w:sz="0" w:space="0" w:color="auto"/>
        <w:left w:val="none" w:sz="0" w:space="0" w:color="auto"/>
        <w:bottom w:val="none" w:sz="0" w:space="0" w:color="auto"/>
        <w:right w:val="none" w:sz="0" w:space="0" w:color="auto"/>
      </w:divBdr>
    </w:div>
    <w:div w:id="2000645916">
      <w:bodyDiv w:val="1"/>
      <w:marLeft w:val="0"/>
      <w:marRight w:val="0"/>
      <w:marTop w:val="0"/>
      <w:marBottom w:val="0"/>
      <w:divBdr>
        <w:top w:val="none" w:sz="0" w:space="0" w:color="auto"/>
        <w:left w:val="none" w:sz="0" w:space="0" w:color="auto"/>
        <w:bottom w:val="none" w:sz="0" w:space="0" w:color="auto"/>
        <w:right w:val="none" w:sz="0" w:space="0" w:color="auto"/>
      </w:divBdr>
    </w:div>
    <w:div w:id="208282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7.svg"/><Relationship Id="rId2" Type="http://schemas.openxmlformats.org/officeDocument/2006/relationships/image" Target="media/image6.png"/><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bazuin\Downloads\templates%20migratie\Werkomschrijving%20template%202022%20vDEF.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tatus xmlns="510e35a4-c085-42d2-bbed-71a09f85fd64">Realisatie</Status>
    <Jaar xmlns="510e35a4-c085-42d2-bbed-71a09f85fd64" xsi:nil="true"/>
    <Datum xmlns="510e35a4-c085-42d2-bbed-71a09f85fd64" xsi:nil="true"/>
    <TaxCatchAll xmlns="81cd9c61-38c8-4f4d-85eb-0b8e2b97a039" xsi:nil="true"/>
    <Projectleider xmlns="510e35a4-c085-42d2-bbed-71a09f85fd64">
      <UserInfo>
        <DisplayName/>
        <AccountId xsi:nil="true"/>
        <AccountType/>
      </UserInfo>
    </Projectleider>
    <Datum0 xmlns="510e35a4-c085-42d2-bbed-71a09f85fd64" xsi:nil="true"/>
    <Profitlink xmlns="510e35a4-c085-42d2-bbed-71a09f85fd64" xsi:nil="true"/>
    <lcf76f155ced4ddcb4097134ff3c332f xmlns="510e35a4-c085-42d2-bbed-71a09f85fd64">
      <Terms xmlns="http://schemas.microsoft.com/office/infopath/2007/PartnerControls"/>
    </lcf76f155ced4ddcb4097134ff3c332f>
    <Profit xmlns="510e35a4-c085-42d2-bbed-71a09f85fd64">
      <Url xsi:nil="true"/>
      <Description xsi:nil="true"/>
    </Profit>
    <Opdrachtgever xmlns="510e35a4-c085-42d2-bbed-71a09f85fd6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09A153BB2F1AF4793A96D5B9EAF9FFF" ma:contentTypeVersion="27" ma:contentTypeDescription="Een nieuw document maken." ma:contentTypeScope="" ma:versionID="c5d071a0c2e92a63771760107f29a103">
  <xsd:schema xmlns:xsd="http://www.w3.org/2001/XMLSchema" xmlns:xs="http://www.w3.org/2001/XMLSchema" xmlns:p="http://schemas.microsoft.com/office/2006/metadata/properties" xmlns:ns2="510e35a4-c085-42d2-bbed-71a09f85fd64" xmlns:ns3="81cd9c61-38c8-4f4d-85eb-0b8e2b97a039" targetNamespace="http://schemas.microsoft.com/office/2006/metadata/properties" ma:root="true" ma:fieldsID="fbc7489ccc0b8639582590b2dfa873ea" ns2:_="" ns3:_="">
    <xsd:import namespace="510e35a4-c085-42d2-bbed-71a09f85fd64"/>
    <xsd:import namespace="81cd9c61-38c8-4f4d-85eb-0b8e2b97a03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Projectleider" minOccurs="0"/>
                <xsd:element ref="ns2:Profit" minOccurs="0"/>
                <xsd:element ref="ns2:Profitlink" minOccurs="0"/>
                <xsd:element ref="ns2:Jaar" minOccurs="0"/>
                <xsd:element ref="ns2:Opdrachtgever" minOccurs="0"/>
                <xsd:element ref="ns2:Status" minOccurs="0"/>
                <xsd:element ref="ns2:Datum" minOccurs="0"/>
                <xsd:element ref="ns2:lcf76f155ced4ddcb4097134ff3c332f" minOccurs="0"/>
                <xsd:element ref="ns3:TaxCatchAll" minOccurs="0"/>
                <xsd:element ref="ns2:Datum0"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0e35a4-c085-42d2-bbed-71a09f85fd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Projectleider" ma:index="21" nillable="true" ma:displayName="Projectleider" ma:format="Dropdown" ma:list="UserInfo" ma:SharePointGroup="0" ma:internalName="Projectleid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fit" ma:index="22" nillable="true" ma:displayName="Profit" ma:format="Hyperlink" ma:internalName="Profit">
      <xsd:complexType>
        <xsd:complexContent>
          <xsd:extension base="dms:URL">
            <xsd:sequence>
              <xsd:element name="Url" type="dms:ValidUrl" minOccurs="0" nillable="true"/>
              <xsd:element name="Description" type="xsd:string" nillable="true"/>
            </xsd:sequence>
          </xsd:extension>
        </xsd:complexContent>
      </xsd:complexType>
    </xsd:element>
    <xsd:element name="Profitlink" ma:index="23" nillable="true" ma:displayName="Profitlink" ma:format="Dropdown" ma:internalName="Profitlink">
      <xsd:simpleType>
        <xsd:restriction base="dms:Text">
          <xsd:maxLength value="255"/>
        </xsd:restriction>
      </xsd:simpleType>
    </xsd:element>
    <xsd:element name="Jaar" ma:index="24" nillable="true" ma:displayName="Jaar" ma:format="Dropdown" ma:internalName="Jaar">
      <xsd:simpleType>
        <xsd:restriction base="dms:Text">
          <xsd:maxLength value="4"/>
        </xsd:restriction>
      </xsd:simpleType>
    </xsd:element>
    <xsd:element name="Opdrachtgever" ma:index="25" nillable="true" ma:displayName="Opdrachtgever" ma:format="Dropdown" ma:internalName="Opdrachtgever">
      <xsd:simpleType>
        <xsd:restriction base="dms:Text">
          <xsd:maxLength value="255"/>
        </xsd:restriction>
      </xsd:simpleType>
    </xsd:element>
    <xsd:element name="Status" ma:index="26" nillable="true" ma:displayName="Status" ma:default="Realisatie" ma:format="Dropdown" ma:internalName="Status">
      <xsd:simpleType>
        <xsd:restriction base="dms:Choice">
          <xsd:enumeration value="Realisatie"/>
          <xsd:enumeration value="Afgesloten"/>
          <xsd:enumeration value="Offerte"/>
        </xsd:restriction>
      </xsd:simpleType>
    </xsd:element>
    <xsd:element name="Datum" ma:index="27" nillable="true" ma:displayName="Datum" ma:format="DateTime" ma:internalName="Datum">
      <xsd:simpleType>
        <xsd:restriction base="dms:DateTime"/>
      </xsd:simpleType>
    </xsd:element>
    <xsd:element name="lcf76f155ced4ddcb4097134ff3c332f" ma:index="29" nillable="true" ma:taxonomy="true" ma:internalName="lcf76f155ced4ddcb4097134ff3c332f" ma:taxonomyFieldName="MediaServiceImageTags" ma:displayName="Afbeeldingtags" ma:readOnly="false" ma:fieldId="{5cf76f15-5ced-4ddc-b409-7134ff3c332f}" ma:taxonomyMulti="true" ma:sspId="35082743-5127-470b-907a-5f0890af7001" ma:termSetId="09814cd3-568e-fe90-9814-8d621ff8fb84" ma:anchorId="fba54fb3-c3e1-fe81-a776-ca4b69148c4d" ma:open="true" ma:isKeyword="false">
      <xsd:complexType>
        <xsd:sequence>
          <xsd:element ref="pc:Terms" minOccurs="0" maxOccurs="1"/>
        </xsd:sequence>
      </xsd:complexType>
    </xsd:element>
    <xsd:element name="Datum0" ma:index="31" nillable="true" ma:displayName="Datum " ma:format="DateOnly" ma:internalName="Datum0">
      <xsd:simpleType>
        <xsd:restriction base="dms:DateTime"/>
      </xsd:simpleType>
    </xsd:element>
    <xsd:element name="MediaServiceObjectDetectorVersions" ma:index="3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cd9c61-38c8-4f4d-85eb-0b8e2b97a039" elementFormDefault="qualified">
    <xsd:import namespace="http://schemas.microsoft.com/office/2006/documentManagement/types"/>
    <xsd:import namespace="http://schemas.microsoft.com/office/infopath/2007/PartnerControls"/>
    <xsd:element name="SharedWithUsers" ma:index="18"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Gedeeld met details" ma:internalName="SharedWithDetails" ma:readOnly="true">
      <xsd:simpleType>
        <xsd:restriction base="dms:Note">
          <xsd:maxLength value="255"/>
        </xsd:restriction>
      </xsd:simpleType>
    </xsd:element>
    <xsd:element name="TaxCatchAll" ma:index="30" nillable="true" ma:displayName="Taxonomy Catch All Column" ma:hidden="true" ma:list="{94a0220c-5dcd-4920-bfbf-c7512aa4fe43}" ma:internalName="TaxCatchAll" ma:showField="CatchAllData" ma:web="81cd9c61-38c8-4f4d-85eb-0b8e2b97a03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2FF6EF6-9B6C-46FE-B186-5F5EE7685E5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75B78FC-38D6-448F-B0B8-75DE14EA642A}">
  <ds:schemaRefs>
    <ds:schemaRef ds:uri="http://schemas.openxmlformats.org/officeDocument/2006/bibliography"/>
  </ds:schemaRefs>
</ds:datastoreItem>
</file>

<file path=customXml/itemProps3.xml><?xml version="1.0" encoding="utf-8"?>
<ds:datastoreItem xmlns:ds="http://schemas.openxmlformats.org/officeDocument/2006/customXml" ds:itemID="{31C15B24-88B6-42A0-BCDF-634C118DAD22}"/>
</file>

<file path=customXml/itemProps4.xml><?xml version="1.0" encoding="utf-8"?>
<ds:datastoreItem xmlns:ds="http://schemas.openxmlformats.org/officeDocument/2006/customXml" ds:itemID="{92339232-23B7-4682-A160-3389F724D76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Werkomschrijving template 2022 vDEF</Template>
  <TotalTime>13</TotalTime>
  <Pages>29</Pages>
  <Words>8208</Words>
  <Characters>45145</Characters>
  <Application>Microsoft Office Word</Application>
  <DocSecurity>0</DocSecurity>
  <Lines>376</Lines>
  <Paragraphs>106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Jeroen Bazuin</dc:creator>
  <cp:keywords/>
  <dc:description/>
  <cp:lastModifiedBy>Raoul Brugmans | DLR Eurlicon</cp:lastModifiedBy>
  <cp:revision>5</cp:revision>
  <dcterms:created xsi:type="dcterms:W3CDTF">2024-02-20T10:06:00Z</dcterms:created>
  <dcterms:modified xsi:type="dcterms:W3CDTF">2025-08-18T13:48:00Z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0x010100B09A153BB2F1AF4793A96D5B9EAF9FFF</vt:lpwstr>
  </property>
</Properties>
</file>